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8A3" w:rsidRDefault="007B78A3">
      <w:pPr>
        <w:jc w:val="center"/>
      </w:pPr>
      <w:r>
        <w:t>BHOJ REDDY ENGINEERING COLLEGE FOR WOMEN, HYDERABAD</w:t>
      </w:r>
    </w:p>
    <w:p w:rsidR="007B78A3" w:rsidRDefault="007B78A3">
      <w:pPr>
        <w:jc w:val="center"/>
        <w:rPr>
          <w:bCs/>
          <w:sz w:val="26"/>
        </w:rPr>
      </w:pPr>
      <w:r>
        <w:rPr>
          <w:bCs/>
          <w:sz w:val="26"/>
        </w:rPr>
        <w:t>Lesson Plan  for the Academic year 2015-16</w:t>
      </w:r>
    </w:p>
    <w:p w:rsidR="007B78A3" w:rsidRDefault="007B78A3">
      <w:r>
        <w:t xml:space="preserve">                    </w:t>
      </w:r>
    </w:p>
    <w:p w:rsidR="007B78A3" w:rsidRDefault="007B78A3">
      <w:pPr>
        <w:rPr>
          <w:sz w:val="22"/>
          <w:szCs w:val="22"/>
        </w:rPr>
      </w:pPr>
      <w:r>
        <w:t xml:space="preserve">Name of the Faculty member </w:t>
      </w:r>
      <w:r>
        <w:tab/>
        <w:t xml:space="preserve">: Mrs. G.DEEPTHI      </w:t>
      </w:r>
      <w:r>
        <w:tab/>
        <w:t xml:space="preserve">     Dept : </w:t>
      </w:r>
      <w:r>
        <w:rPr>
          <w:sz w:val="22"/>
          <w:szCs w:val="22"/>
        </w:rPr>
        <w:t>BASIC SCIENCES</w:t>
      </w:r>
    </w:p>
    <w:p w:rsidR="007B78A3" w:rsidRDefault="007B78A3">
      <w:r>
        <w:t xml:space="preserve">Subject :Engineering Physics                                                      Branch : IT A </w:t>
      </w:r>
    </w:p>
    <w:p w:rsidR="007B78A3" w:rsidRDefault="007B78A3">
      <w:r>
        <w:t xml:space="preserve">Class : I-B.Tech                                                                           No of lectures per week :3  </w:t>
      </w:r>
    </w:p>
    <w:p w:rsidR="007B78A3" w:rsidRDefault="007B78A3"/>
    <w:tbl>
      <w:tblPr>
        <w:tblW w:w="0" w:type="auto"/>
        <w:tblInd w:w="-10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A0"/>
      </w:tblPr>
      <w:tblGrid>
        <w:gridCol w:w="1140"/>
        <w:gridCol w:w="1470"/>
        <w:gridCol w:w="6867"/>
      </w:tblGrid>
      <w:tr w:rsidR="007B78A3">
        <w:trPr>
          <w:trHeight w:val="316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pPr>
              <w:rPr>
                <w:b/>
                <w:bCs/>
              </w:rPr>
            </w:pPr>
            <w:r>
              <w:rPr>
                <w:b/>
                <w:bCs/>
              </w:rPr>
              <w:t>Lecture Number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pPr>
              <w:rPr>
                <w:b/>
                <w:bCs/>
              </w:rPr>
            </w:pPr>
            <w:r>
              <w:rPr>
                <w:b/>
                <w:bCs/>
              </w:rPr>
              <w:t>Date/Month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Default="007B78A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Topic to be covered</w:t>
            </w:r>
          </w:p>
        </w:tc>
      </w:tr>
      <w:tr w:rsidR="007B78A3">
        <w:trPr>
          <w:trHeight w:val="316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r>
              <w:t xml:space="preserve"> 1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r>
              <w:t>12/08/2015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UNIT-I  1. Crystallography,Introduction</w:t>
            </w:r>
          </w:p>
        </w:tc>
      </w:tr>
      <w:tr w:rsidR="007B78A3">
        <w:trPr>
          <w:trHeight w:val="316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r>
              <w:t xml:space="preserve"> 2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r>
              <w:t>14/08/2015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Ionic Bond, Covalent Bond, Metallic Bond</w:t>
            </w:r>
          </w:p>
        </w:tc>
      </w:tr>
      <w:tr w:rsidR="007B78A3">
        <w:trPr>
          <w:trHeight w:val="316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r>
              <w:t xml:space="preserve"> 3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r>
              <w:t>17/08/2015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Hydrogen Bond, Vander-Waal’s Bond</w:t>
            </w:r>
          </w:p>
        </w:tc>
      </w:tr>
      <w:tr w:rsidR="007B78A3">
        <w:trPr>
          <w:trHeight w:val="293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r>
              <w:t xml:space="preserve"> 4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r>
              <w:t>19/08/2015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Calculation of Cohesive Energy of diatomic molecule</w:t>
            </w:r>
          </w:p>
        </w:tc>
      </w:tr>
      <w:tr w:rsidR="007B78A3">
        <w:trPr>
          <w:trHeight w:val="293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r>
              <w:t xml:space="preserve"> 5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r>
              <w:t>21/08/2015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Space Lattice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</w:rPr>
              <w:t xml:space="preserve">Unit Cell, Lattice Parameters,  </w:t>
            </w:r>
          </w:p>
        </w:tc>
      </w:tr>
      <w:tr w:rsidR="007B78A3">
        <w:trPr>
          <w:trHeight w:val="293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r>
              <w:t xml:space="preserve"> 6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r>
              <w:t>24/08/2015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Crystal Systems, Bravais Lattices</w:t>
            </w:r>
          </w:p>
        </w:tc>
      </w:tr>
      <w:tr w:rsidR="007B78A3">
        <w:trPr>
          <w:trHeight w:val="293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r>
              <w:t xml:space="preserve"> 7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r>
              <w:t>26/08/2015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Atomic Radius, Co-ordination Number</w:t>
            </w:r>
          </w:p>
        </w:tc>
      </w:tr>
      <w:tr w:rsidR="007B78A3">
        <w:trPr>
          <w:trHeight w:val="293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r>
              <w:t xml:space="preserve"> 8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r>
              <w:t>28/08/2015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Packing Factor of SC , BCC, FCC </w:t>
            </w:r>
          </w:p>
        </w:tc>
      </w:tr>
      <w:tr w:rsidR="007B78A3">
        <w:trPr>
          <w:trHeight w:val="293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r>
              <w:t xml:space="preserve"> 9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r>
              <w:t>31/08/2015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Miller indices ,  Inter Planar Spacing of Orthogonal Crystal Systems</w:t>
            </w:r>
          </w:p>
        </w:tc>
      </w:tr>
      <w:tr w:rsidR="007B78A3">
        <w:trPr>
          <w:trHeight w:val="293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r>
              <w:t>10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r>
              <w:t>02/09/2015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structure of Diamond and Directions, and NaCl</w:t>
            </w:r>
          </w:p>
        </w:tc>
      </w:tr>
      <w:tr w:rsidR="007B78A3">
        <w:trPr>
          <w:trHeight w:val="293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r>
              <w:t>11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r>
              <w:t>04/09/2015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2.X-ray Diffraction &amp; Defects in Crystals: : </w:t>
            </w:r>
            <w:r>
              <w:rPr>
                <w:rFonts w:ascii="Arial" w:hAnsi="Arial" w:cs="Arial"/>
                <w:sz w:val="22"/>
                <w:szCs w:val="22"/>
              </w:rPr>
              <w:t>Bragg’s Law</w:t>
            </w:r>
          </w:p>
        </w:tc>
      </w:tr>
      <w:tr w:rsidR="007B78A3">
        <w:trPr>
          <w:trHeight w:val="413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r>
              <w:t>12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r>
              <w:t>07/09/2015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X-Ray diffraction methods: Laue Method, Powder Method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7B78A3">
        <w:trPr>
          <w:trHeight w:val="293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r>
              <w:t>13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r>
              <w:t>09/09/2015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Point Defects: Vacancies, Substitutional, Interstitial,</w:t>
            </w:r>
          </w:p>
        </w:tc>
      </w:tr>
      <w:tr w:rsidR="007B78A3">
        <w:trPr>
          <w:trHeight w:val="293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r>
              <w:t>14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r>
              <w:t>11/09/2015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Frenkel  Defects</w:t>
            </w:r>
          </w:p>
        </w:tc>
      </w:tr>
      <w:tr w:rsidR="007B78A3">
        <w:trPr>
          <w:trHeight w:val="293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r>
              <w:t>15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r>
              <w:t>14/09/2015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Schottky Defects</w:t>
            </w:r>
          </w:p>
        </w:tc>
      </w:tr>
      <w:tr w:rsidR="007B78A3">
        <w:trPr>
          <w:trHeight w:val="293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r>
              <w:t>16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r>
              <w:t>16/09/2015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Default="007B78A3">
            <w:r>
              <w:rPr>
                <w:rFonts w:ascii="Arial" w:hAnsi="Arial" w:cs="Arial"/>
                <w:sz w:val="22"/>
                <w:szCs w:val="22"/>
              </w:rPr>
              <w:t xml:space="preserve"> line defects (Qualitative) , </w:t>
            </w:r>
            <w:r>
              <w:rPr>
                <w:sz w:val="22"/>
                <w:szCs w:val="22"/>
              </w:rPr>
              <w:t>Burger vector</w:t>
            </w:r>
          </w:p>
          <w:p w:rsidR="007B78A3" w:rsidRDefault="007B78A3"/>
        </w:tc>
      </w:tr>
      <w:tr w:rsidR="007B78A3">
        <w:trPr>
          <w:trHeight w:val="373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r>
              <w:t>17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r>
              <w:t>18/09/2015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UNIT-II  3. Principles of Quantum Mechanics  </w:t>
            </w:r>
            <w:r>
              <w:rPr>
                <w:rFonts w:ascii="Arial" w:hAnsi="Arial" w:cs="Arial"/>
                <w:sz w:val="22"/>
                <w:szCs w:val="22"/>
              </w:rPr>
              <w:t xml:space="preserve"> Waves and Particles, de Broglie Hypothesis</w:t>
            </w:r>
          </w:p>
        </w:tc>
      </w:tr>
      <w:tr w:rsidR="007B78A3">
        <w:trPr>
          <w:trHeight w:val="293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r>
              <w:t>18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r>
              <w:t>21/09/2015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Matter Waves, Davisson and  Germer’s Experiment,</w:t>
            </w:r>
          </w:p>
        </w:tc>
      </w:tr>
      <w:tr w:rsidR="007B78A3">
        <w:trPr>
          <w:trHeight w:val="293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r>
              <w:t>19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r>
              <w:t>23/09/2015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Heisenberg’s Uncertainty Principle, Schrödinger’s Time Independent Wave Equation</w:t>
            </w:r>
          </w:p>
        </w:tc>
      </w:tr>
      <w:tr w:rsidR="007B78A3">
        <w:trPr>
          <w:trHeight w:val="293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r>
              <w:t>20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r>
              <w:t>25/09/2015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Physical Significance of the Wave Function, Infinite square well potential extension to three dimensions</w:t>
            </w:r>
          </w:p>
        </w:tc>
      </w:tr>
      <w:tr w:rsidR="007B78A3">
        <w:trPr>
          <w:trHeight w:val="293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r>
              <w:t>21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r>
              <w:t>28/09/2015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4. Elements of Statistical Mechanics&amp; Electron theory of Solids</w:t>
            </w:r>
            <w:r>
              <w:rPr>
                <w:rFonts w:ascii="Arial" w:hAnsi="Arial" w:cs="Arial"/>
                <w:sz w:val="22"/>
                <w:szCs w:val="22"/>
              </w:rPr>
              <w:t xml:space="preserve">: Phase space, Ensembles  ,  Micro Canonical   </w:t>
            </w:r>
          </w:p>
        </w:tc>
      </w:tr>
      <w:tr w:rsidR="007B78A3">
        <w:trPr>
          <w:trHeight w:val="293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r>
              <w:t>22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r>
              <w:t>30/09/2015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Canonical and Grand Canonical Ensembles</w:t>
            </w:r>
          </w:p>
        </w:tc>
      </w:tr>
      <w:tr w:rsidR="007B78A3">
        <w:trPr>
          <w:trHeight w:val="293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r>
              <w:t>23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r>
              <w:t>05/10/2015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Maxwell-Boltzmann, Bose-Einstein and Fermi-Dirac Statistics (Qualitative )</w:t>
            </w:r>
          </w:p>
        </w:tc>
      </w:tr>
      <w:tr w:rsidR="007B78A3">
        <w:trPr>
          <w:trHeight w:val="293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r>
              <w:t>24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r>
              <w:t>07/10/2015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Concept of Electron Gas  ,   Density of States</w:t>
            </w:r>
          </w:p>
        </w:tc>
      </w:tr>
      <w:tr w:rsidR="007B78A3">
        <w:trPr>
          <w:trHeight w:val="293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r>
              <w:t>25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r>
              <w:t>09/10/2015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Fermi Energy- Electron in a periodic Potential,</w:t>
            </w:r>
          </w:p>
          <w:p w:rsidR="007B78A3" w:rsidRDefault="007B78A3"/>
        </w:tc>
      </w:tr>
      <w:tr w:rsidR="007B78A3">
        <w:trPr>
          <w:trHeight w:val="293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r>
              <w:t>26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r>
              <w:t>16/10/2015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Bloch Theorem, Kronig-Penny Model (Qualitative Treatment),</w:t>
            </w:r>
          </w:p>
        </w:tc>
      </w:tr>
      <w:tr w:rsidR="007B78A3">
        <w:trPr>
          <w:trHeight w:val="293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r>
              <w:t>27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r>
              <w:t>26/10/2015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E-K curve, Origin of Energy Band Formation in Solids,</w:t>
            </w:r>
          </w:p>
          <w:p w:rsidR="007B78A3" w:rsidRDefault="007B78A3"/>
        </w:tc>
      </w:tr>
      <w:tr w:rsidR="007B78A3">
        <w:trPr>
          <w:trHeight w:val="293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r>
              <w:t>28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r>
              <w:t>28/10/2015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Concept of Effective Mass of an Electron</w:t>
            </w:r>
          </w:p>
        </w:tc>
      </w:tr>
      <w:tr w:rsidR="007B78A3">
        <w:trPr>
          <w:trHeight w:val="293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r>
              <w:t>29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r>
              <w:t>30/10/2015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Classification of Materials into Conductors, Semi Conductors &amp; Insulators.</w:t>
            </w:r>
          </w:p>
          <w:p w:rsidR="007B78A3" w:rsidRDefault="007B78A3"/>
        </w:tc>
      </w:tr>
      <w:tr w:rsidR="007B78A3">
        <w:trPr>
          <w:trHeight w:val="293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r>
              <w:t>30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r>
              <w:t>02/11/2015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UNIT-III   5. Dielectric Properties: </w:t>
            </w:r>
            <w:r>
              <w:rPr>
                <w:rFonts w:ascii="Arial" w:hAnsi="Arial" w:cs="Arial"/>
                <w:sz w:val="22"/>
                <w:szCs w:val="22"/>
              </w:rPr>
              <w:t xml:space="preserve">Electric Dipole, Dipole Moment, Dielectric Constant, </w:t>
            </w:r>
          </w:p>
        </w:tc>
      </w:tr>
      <w:tr w:rsidR="007B78A3">
        <w:trPr>
          <w:trHeight w:val="293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pPr>
              <w:rPr>
                <w:color w:val="FF0000"/>
              </w:rPr>
            </w:pPr>
            <w:r>
              <w:rPr>
                <w:color w:val="FF0000"/>
              </w:rPr>
              <w:t>31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r>
              <w:t>04/11/2015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Polarizability, Electric Susceptibility</w:t>
            </w:r>
          </w:p>
        </w:tc>
      </w:tr>
      <w:tr w:rsidR="007B78A3">
        <w:trPr>
          <w:trHeight w:val="293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r>
              <w:t>32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r>
              <w:t>06/11/2015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Displacement Vector, Electronic, Ionic and Orientation Polarizations </w:t>
            </w:r>
          </w:p>
        </w:tc>
      </w:tr>
      <w:tr w:rsidR="007B78A3">
        <w:trPr>
          <w:trHeight w:val="293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r>
              <w:t>33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r>
              <w:t>09/11/2015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Caluculation of polaizabilities:ionic</w:t>
            </w:r>
          </w:p>
        </w:tc>
      </w:tr>
      <w:tr w:rsidR="007B78A3">
        <w:trPr>
          <w:trHeight w:val="293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r>
              <w:t>34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r>
              <w:t>13/11/2015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Calculation of Polarizabilities   Electronic</w:t>
            </w:r>
          </w:p>
        </w:tc>
      </w:tr>
      <w:tr w:rsidR="007B78A3">
        <w:trPr>
          <w:trHeight w:val="293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r>
              <w:t>35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r>
              <w:t>16/11/2015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Internal Fields in Solids, Clausius - Mossotti Equation</w:t>
            </w:r>
          </w:p>
        </w:tc>
      </w:tr>
      <w:tr w:rsidR="007B78A3">
        <w:trPr>
          <w:trHeight w:val="293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r>
              <w:t>36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r>
              <w:t>18/11/2015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Piezo -electricity and Ferro- electricity.</w:t>
            </w:r>
          </w:p>
          <w:p w:rsidR="007B78A3" w:rsidRDefault="007B78A3"/>
        </w:tc>
      </w:tr>
      <w:tr w:rsidR="007B78A3">
        <w:trPr>
          <w:trHeight w:val="293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r>
              <w:t>37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r>
              <w:t>20/11/2015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6. Magnetic Properties &amp; Superconducting Properties:</w:t>
            </w:r>
          </w:p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Permeability, Field Intensity, </w:t>
            </w:r>
          </w:p>
        </w:tc>
      </w:tr>
      <w:tr w:rsidR="007B78A3">
        <w:trPr>
          <w:trHeight w:val="293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r>
              <w:t>38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r>
              <w:t>23/11/2015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Magnetic Field Induction, Magnetization, Magnetic Susceptibility</w:t>
            </w:r>
          </w:p>
          <w:p w:rsidR="007B78A3" w:rsidRDefault="007B78A3"/>
        </w:tc>
      </w:tr>
      <w:tr w:rsidR="007B78A3">
        <w:trPr>
          <w:trHeight w:val="293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r>
              <w:t>39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r>
              <w:t>25/11/2015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Origin of Magnetic Moment   , Bohr Magneton</w:t>
            </w:r>
          </w:p>
        </w:tc>
      </w:tr>
      <w:tr w:rsidR="007B78A3">
        <w:trPr>
          <w:trHeight w:val="293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r>
              <w:t>40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r>
              <w:t>27/11/2015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Classification of Dia, Para and Ferro Magnetic Materials on the basis of Magnetic Moment  </w:t>
            </w:r>
          </w:p>
          <w:p w:rsidR="007B78A3" w:rsidRDefault="007B78A3"/>
        </w:tc>
      </w:tr>
      <w:tr w:rsidR="007B78A3">
        <w:trPr>
          <w:trHeight w:val="293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r>
              <w:t>41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r>
              <w:t>30/11/2015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Domain Theory of Ferro Magnetism on the basis of  Hysteresis Curve,</w:t>
            </w:r>
          </w:p>
        </w:tc>
      </w:tr>
      <w:tr w:rsidR="007B78A3">
        <w:trPr>
          <w:trHeight w:val="293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r>
              <w:t>42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r>
              <w:t>02/12/2015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Soft and Hard Magnetic Materials, Properties of Anti-Ferro Magnetic Materials</w:t>
            </w:r>
          </w:p>
        </w:tc>
      </w:tr>
      <w:tr w:rsidR="007B78A3">
        <w:trPr>
          <w:trHeight w:val="293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r>
              <w:t>43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r>
              <w:t>04/12/2015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Properties of  Ferri Magnetic Materials and their  Applications</w:t>
            </w:r>
          </w:p>
        </w:tc>
      </w:tr>
      <w:tr w:rsidR="007B78A3">
        <w:trPr>
          <w:trHeight w:val="293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r>
              <w:t>44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r>
              <w:t>07/12/2015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Superconductivity, Meissner Effect</w:t>
            </w:r>
          </w:p>
        </w:tc>
      </w:tr>
      <w:tr w:rsidR="007B78A3">
        <w:trPr>
          <w:trHeight w:val="293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r>
              <w:t>45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r>
              <w:t>09/12/2015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Effect of Magnetic field, Type-I &amp; Type-II Superconductors,</w:t>
            </w:r>
          </w:p>
          <w:p w:rsidR="007B78A3" w:rsidRDefault="007B78A3"/>
        </w:tc>
      </w:tr>
      <w:tr w:rsidR="007B78A3">
        <w:trPr>
          <w:trHeight w:val="293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r>
              <w:t>46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r>
              <w:t>11/12/2015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Applications of Superconductors</w:t>
            </w:r>
          </w:p>
          <w:p w:rsidR="007B78A3" w:rsidRDefault="007B78A3"/>
        </w:tc>
      </w:tr>
      <w:tr w:rsidR="007B78A3">
        <w:trPr>
          <w:trHeight w:val="293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r>
              <w:t>47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r>
              <w:t>14/12/2015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UNIT-IV   7.Optics: </w:t>
            </w:r>
            <w:r>
              <w:rPr>
                <w:rFonts w:ascii="Arial" w:hAnsi="Arial" w:cs="Arial"/>
                <w:sz w:val="22"/>
                <w:szCs w:val="22"/>
              </w:rPr>
              <w:t>Interference</w:t>
            </w:r>
          </w:p>
        </w:tc>
      </w:tr>
      <w:tr w:rsidR="007B78A3">
        <w:trPr>
          <w:trHeight w:val="293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r>
              <w:t>48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r>
              <w:t>16/12/2015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Interference in thin films(Reflected light)</w:t>
            </w:r>
          </w:p>
        </w:tc>
      </w:tr>
      <w:tr w:rsidR="007B78A3">
        <w:trPr>
          <w:trHeight w:val="293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r>
              <w:t>49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r>
              <w:t>18/12/2015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Newton rings experiment</w:t>
            </w:r>
          </w:p>
        </w:tc>
      </w:tr>
      <w:tr w:rsidR="007B78A3">
        <w:trPr>
          <w:trHeight w:val="293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r>
              <w:t>50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r>
              <w:t>21/12/2015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Fraunhofer  diffraction due   to single slit, N-slits</w:t>
            </w:r>
          </w:p>
        </w:tc>
      </w:tr>
      <w:tr w:rsidR="007B78A3">
        <w:trPr>
          <w:trHeight w:val="293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r>
              <w:t>51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r>
              <w:t>23/12/2015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Diffraction grating experiment</w:t>
            </w:r>
          </w:p>
        </w:tc>
      </w:tr>
      <w:tr w:rsidR="007B78A3">
        <w:trPr>
          <w:trHeight w:val="293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r>
              <w:t>52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r>
              <w:t>28/12/2015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Double refraction-construction and working, Nicol’s Prism</w:t>
            </w:r>
          </w:p>
        </w:tc>
      </w:tr>
      <w:tr w:rsidR="007B78A3">
        <w:trPr>
          <w:trHeight w:val="293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r>
              <w:t>53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r>
              <w:t>30/12/2015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8. Lasers &amp; Fiber Optics: </w:t>
            </w:r>
            <w:r>
              <w:rPr>
                <w:rFonts w:ascii="Arial" w:hAnsi="Arial" w:cs="Arial"/>
                <w:sz w:val="22"/>
                <w:szCs w:val="22"/>
              </w:rPr>
              <w:t>Characteristics of Lasers</w:t>
            </w:r>
          </w:p>
        </w:tc>
      </w:tr>
      <w:tr w:rsidR="007B78A3">
        <w:trPr>
          <w:trHeight w:val="293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r>
              <w:t>54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r>
              <w:t>01/01/2016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Spontaneous and Stimulated Emission of Radiation,  Einstein’s</w:t>
            </w:r>
          </w:p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Coefficients and Relation between them</w:t>
            </w:r>
          </w:p>
          <w:p w:rsidR="007B78A3" w:rsidRDefault="007B78A3"/>
        </w:tc>
      </w:tr>
      <w:tr w:rsidR="007B78A3">
        <w:trPr>
          <w:trHeight w:val="293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r>
              <w:t>55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r>
              <w:t>08/01/2016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Population Inversion, Lasing Action</w:t>
            </w:r>
          </w:p>
        </w:tc>
      </w:tr>
      <w:tr w:rsidR="007B78A3">
        <w:trPr>
          <w:trHeight w:val="293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r>
              <w:t>56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r>
              <w:t>11/01/2016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Ruby Laser, Helium-Neon Laser,</w:t>
            </w:r>
          </w:p>
          <w:p w:rsidR="007B78A3" w:rsidRDefault="007B78A3"/>
        </w:tc>
      </w:tr>
      <w:tr w:rsidR="007B78A3">
        <w:trPr>
          <w:trHeight w:val="293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r>
              <w:t>57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r>
              <w:t>13/01/2016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Semiconductor Diode Laser, Applications of Lasers</w:t>
            </w:r>
          </w:p>
        </w:tc>
      </w:tr>
      <w:tr w:rsidR="007B78A3">
        <w:trPr>
          <w:trHeight w:val="293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r>
              <w:t>58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r>
              <w:t>18/01/2016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Principle of Optical Fiber, Construction of fiber, Acceptance</w:t>
            </w:r>
          </w:p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Angle and Acceptance Cone</w:t>
            </w:r>
          </w:p>
        </w:tc>
      </w:tr>
      <w:tr w:rsidR="007B78A3">
        <w:trPr>
          <w:trHeight w:val="293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r>
              <w:t>59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r>
              <w:t>20/01/2016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Numerical Aperture, Types of Optical Fibers: Step Index fibers</w:t>
            </w:r>
          </w:p>
        </w:tc>
      </w:tr>
      <w:tr w:rsidR="007B78A3">
        <w:trPr>
          <w:trHeight w:val="293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r>
              <w:t>60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r>
              <w:t>22/01/2016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Graded Index Fibers,</w:t>
            </w:r>
          </w:p>
        </w:tc>
      </w:tr>
      <w:tr w:rsidR="007B78A3">
        <w:trPr>
          <w:trHeight w:val="486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r>
              <w:t>61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r>
              <w:t>25/01/2016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Attenuation in Optical Fibers, Application of Optical Fiber in communication systems</w:t>
            </w:r>
          </w:p>
          <w:p w:rsidR="007B78A3" w:rsidRDefault="007B78A3"/>
        </w:tc>
      </w:tr>
      <w:tr w:rsidR="007B78A3">
        <w:trPr>
          <w:trHeight w:val="293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r>
              <w:t>62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r>
              <w:t>27/01/2016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UNIT-V:  9. Semiconductor Physics</w:t>
            </w:r>
          </w:p>
        </w:tc>
      </w:tr>
      <w:tr w:rsidR="007B78A3">
        <w:trPr>
          <w:trHeight w:val="293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r>
              <w:t>63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r>
              <w:t>29/01/2016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Fermi Level in Intrinsic and Extrinsic Semiconductors</w:t>
            </w:r>
          </w:p>
        </w:tc>
      </w:tr>
      <w:tr w:rsidR="007B78A3">
        <w:trPr>
          <w:trHeight w:val="293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r>
              <w:t>64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r>
              <w:t>01/02/2016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Calculation of carrier  concentration in Intrinsic  Semiconductors</w:t>
            </w:r>
          </w:p>
        </w:tc>
      </w:tr>
      <w:tr w:rsidR="007B78A3">
        <w:trPr>
          <w:trHeight w:val="293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r>
              <w:t>65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r>
              <w:t>03/02/2016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Calculation of carrier  concentration Extrinsic  Semiconductors</w:t>
            </w:r>
          </w:p>
        </w:tc>
      </w:tr>
      <w:tr w:rsidR="007B78A3">
        <w:trPr>
          <w:trHeight w:val="293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r>
              <w:t>66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r>
              <w:t>05/02/2016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Direct and Indirect Band gap semiconductors, </w:t>
            </w:r>
          </w:p>
          <w:p w:rsidR="007B78A3" w:rsidRDefault="007B78A3"/>
        </w:tc>
      </w:tr>
      <w:tr w:rsidR="007B78A3">
        <w:trPr>
          <w:trHeight w:val="293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r>
              <w:t>67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r>
              <w:t>08/02/2016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Hall Effect-</w:t>
            </w:r>
          </w:p>
        </w:tc>
      </w:tr>
      <w:tr w:rsidR="007B78A3">
        <w:trPr>
          <w:trHeight w:val="293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r>
              <w:t>68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r>
              <w:t>10/02/2016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Formation of PN Junction, Open Circuit PN Junction Energy Diagram of PN Diode</w:t>
            </w:r>
          </w:p>
        </w:tc>
      </w:tr>
      <w:tr w:rsidR="007B78A3">
        <w:trPr>
          <w:trHeight w:val="293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r>
              <w:t>69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r>
              <w:t>12/02/2016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Diode Equation I-V Characteristics of PN Junction diode</w:t>
            </w:r>
          </w:p>
        </w:tc>
      </w:tr>
      <w:tr w:rsidR="007B78A3">
        <w:trPr>
          <w:trHeight w:val="293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r>
              <w:t>70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r>
              <w:t>15/02/2016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Solar cell, LED </w:t>
            </w:r>
          </w:p>
        </w:tc>
      </w:tr>
      <w:tr w:rsidR="007B78A3">
        <w:trPr>
          <w:trHeight w:val="293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r>
              <w:t>71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r>
              <w:t>17/02/2016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Photo diodes</w:t>
            </w:r>
          </w:p>
        </w:tc>
      </w:tr>
      <w:tr w:rsidR="007B78A3">
        <w:trPr>
          <w:trHeight w:val="481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r>
              <w:t>72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r>
              <w:t>19/02/2016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Acoustics of Buildings &amp; </w:t>
            </w:r>
            <w:r>
              <w:rPr>
                <w:rFonts w:ascii="Arial" w:hAnsi="Arial" w:cs="Arial"/>
                <w:sz w:val="22"/>
                <w:szCs w:val="22"/>
              </w:rPr>
              <w:t>Acoustic Quieting:,</w:t>
            </w:r>
          </w:p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Reverberation and Time of Reverberation,</w:t>
            </w:r>
          </w:p>
        </w:tc>
      </w:tr>
      <w:tr w:rsidR="007B78A3">
        <w:trPr>
          <w:trHeight w:val="293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r>
              <w:t>73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r>
              <w:t>22/02/2016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Sabine’s Formula for Reverberation Time</w:t>
            </w:r>
          </w:p>
        </w:tc>
      </w:tr>
      <w:tr w:rsidR="007B78A3">
        <w:trPr>
          <w:trHeight w:val="293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r>
              <w:t>74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r>
              <w:t>24/02/2016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Measurement of Absorption Coefficient of a Material, </w:t>
            </w:r>
          </w:p>
        </w:tc>
      </w:tr>
      <w:tr w:rsidR="007B78A3">
        <w:trPr>
          <w:trHeight w:val="572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r>
              <w:t>75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r>
              <w:t>29/02/2016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Factors Affecting The Architectural Acoustics and their Remedies</w:t>
            </w:r>
          </w:p>
          <w:p w:rsidR="007B78A3" w:rsidRDefault="007B78A3">
            <w:pPr>
              <w:rPr>
                <w:rFonts w:ascii="Arial" w:hAnsi="Arial" w:cs="Arial"/>
              </w:rPr>
            </w:pPr>
          </w:p>
        </w:tc>
      </w:tr>
      <w:tr w:rsidR="007B78A3">
        <w:trPr>
          <w:trHeight w:val="572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r>
              <w:t>76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r>
              <w:t>02/03/2016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10. Nanotechnology: </w:t>
            </w:r>
            <w:r>
              <w:rPr>
                <w:rFonts w:ascii="Arial" w:hAnsi="Arial" w:cs="Arial"/>
                <w:sz w:val="22"/>
                <w:szCs w:val="22"/>
              </w:rPr>
              <w:t xml:space="preserve">Origin of Nanotechnology, Nano Scale, </w:t>
            </w:r>
          </w:p>
        </w:tc>
      </w:tr>
      <w:tr w:rsidR="007B78A3" w:rsidRPr="00540EF4">
        <w:trPr>
          <w:trHeight w:val="572"/>
        </w:trPr>
        <w:tc>
          <w:tcPr>
            <w:tcW w:w="1140" w:type="dxa"/>
            <w:tcMar>
              <w:left w:w="108" w:type="dxa"/>
            </w:tcMar>
          </w:tcPr>
          <w:p w:rsidR="007B78A3" w:rsidRDefault="007B78A3">
            <w:r>
              <w:t>77</w:t>
            </w:r>
          </w:p>
        </w:tc>
        <w:tc>
          <w:tcPr>
            <w:tcW w:w="1470" w:type="dxa"/>
            <w:tcMar>
              <w:left w:w="108" w:type="dxa"/>
            </w:tcMar>
          </w:tcPr>
          <w:p w:rsidR="007B78A3" w:rsidRDefault="007B78A3">
            <w:r>
              <w:t>04/03/2016</w:t>
            </w:r>
          </w:p>
        </w:tc>
        <w:tc>
          <w:tcPr>
            <w:tcW w:w="6867" w:type="dxa"/>
            <w:tcMar>
              <w:left w:w="108" w:type="dxa"/>
            </w:tcMar>
          </w:tcPr>
          <w:p w:rsidR="007B78A3" w:rsidRPr="00451927" w:rsidRDefault="007B78A3">
            <w:pPr>
              <w:rPr>
                <w:rFonts w:ascii="Arial" w:hAnsi="Arial" w:cs="Arial"/>
                <w:lang w:val="fr-FR"/>
              </w:rPr>
            </w:pPr>
            <w:r w:rsidRPr="00451927">
              <w:rPr>
                <w:rFonts w:ascii="Arial" w:hAnsi="Arial" w:cs="Arial"/>
                <w:sz w:val="22"/>
                <w:szCs w:val="22"/>
                <w:lang w:val="fr-FR"/>
              </w:rPr>
              <w:t>Surface to Volume Ratio,Quantum confinement,</w:t>
            </w:r>
          </w:p>
        </w:tc>
      </w:tr>
      <w:tr w:rsidR="007B78A3">
        <w:trPr>
          <w:trHeight w:val="572"/>
        </w:trPr>
        <w:tc>
          <w:tcPr>
            <w:tcW w:w="1140" w:type="dxa"/>
            <w:tcBorders>
              <w:top w:val="nil"/>
            </w:tcBorders>
            <w:tcMar>
              <w:left w:w="108" w:type="dxa"/>
            </w:tcMar>
          </w:tcPr>
          <w:p w:rsidR="007B78A3" w:rsidRDefault="007B78A3">
            <w:r>
              <w:t>78</w:t>
            </w:r>
          </w:p>
        </w:tc>
        <w:tc>
          <w:tcPr>
            <w:tcW w:w="1470" w:type="dxa"/>
            <w:tcBorders>
              <w:top w:val="nil"/>
            </w:tcBorders>
            <w:tcMar>
              <w:left w:w="108" w:type="dxa"/>
            </w:tcMar>
          </w:tcPr>
          <w:p w:rsidR="007B78A3" w:rsidRDefault="007B78A3">
            <w:r>
              <w:t>07/03/2016</w:t>
            </w:r>
          </w:p>
        </w:tc>
        <w:tc>
          <w:tcPr>
            <w:tcW w:w="6867" w:type="dxa"/>
            <w:tcBorders>
              <w:top w:val="nil"/>
            </w:tcBorders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Bottom-up Fabrication:sol –gel  </w:t>
            </w:r>
          </w:p>
        </w:tc>
      </w:tr>
      <w:tr w:rsidR="007B78A3">
        <w:trPr>
          <w:trHeight w:val="572"/>
        </w:trPr>
        <w:tc>
          <w:tcPr>
            <w:tcW w:w="1140" w:type="dxa"/>
            <w:tcBorders>
              <w:top w:val="nil"/>
            </w:tcBorders>
            <w:tcMar>
              <w:left w:w="108" w:type="dxa"/>
            </w:tcMar>
          </w:tcPr>
          <w:p w:rsidR="007B78A3" w:rsidRDefault="007B78A3">
            <w:r>
              <w:t>79</w:t>
            </w:r>
          </w:p>
        </w:tc>
        <w:tc>
          <w:tcPr>
            <w:tcW w:w="1470" w:type="dxa"/>
            <w:tcBorders>
              <w:top w:val="nil"/>
            </w:tcBorders>
            <w:tcMar>
              <w:left w:w="108" w:type="dxa"/>
            </w:tcMar>
          </w:tcPr>
          <w:p w:rsidR="007B78A3" w:rsidRDefault="007B78A3">
            <w:r>
              <w:t>09/03/2016</w:t>
            </w:r>
          </w:p>
        </w:tc>
        <w:tc>
          <w:tcPr>
            <w:tcW w:w="6867" w:type="dxa"/>
            <w:tcBorders>
              <w:top w:val="nil"/>
            </w:tcBorders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Top-down Fabrication: Chemical Vapour Deposition</w:t>
            </w:r>
          </w:p>
        </w:tc>
      </w:tr>
      <w:tr w:rsidR="007B78A3">
        <w:trPr>
          <w:trHeight w:val="572"/>
        </w:trPr>
        <w:tc>
          <w:tcPr>
            <w:tcW w:w="1140" w:type="dxa"/>
            <w:tcBorders>
              <w:top w:val="nil"/>
            </w:tcBorders>
            <w:tcMar>
              <w:left w:w="108" w:type="dxa"/>
            </w:tcMar>
          </w:tcPr>
          <w:p w:rsidR="007B78A3" w:rsidRDefault="007B78A3">
            <w:r>
              <w:t>80</w:t>
            </w:r>
          </w:p>
        </w:tc>
        <w:tc>
          <w:tcPr>
            <w:tcW w:w="1470" w:type="dxa"/>
            <w:tcBorders>
              <w:top w:val="nil"/>
            </w:tcBorders>
            <w:tcMar>
              <w:left w:w="108" w:type="dxa"/>
            </w:tcMar>
          </w:tcPr>
          <w:p w:rsidR="007B78A3" w:rsidRDefault="007B78A3">
            <w:r>
              <w:t>11/03/2016</w:t>
            </w:r>
          </w:p>
        </w:tc>
        <w:tc>
          <w:tcPr>
            <w:tcW w:w="6867" w:type="dxa"/>
            <w:tcBorders>
              <w:top w:val="nil"/>
            </w:tcBorders>
            <w:tcMar>
              <w:left w:w="108" w:type="dxa"/>
            </w:tcMar>
          </w:tcPr>
          <w:p w:rsidR="007B78A3" w:rsidRDefault="007B78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Charecterisation of TEM</w:t>
            </w:r>
          </w:p>
        </w:tc>
      </w:tr>
      <w:tr w:rsidR="007B78A3">
        <w:trPr>
          <w:trHeight w:val="572"/>
        </w:trPr>
        <w:tc>
          <w:tcPr>
            <w:tcW w:w="1140" w:type="dxa"/>
            <w:tcBorders>
              <w:top w:val="nil"/>
            </w:tcBorders>
            <w:tcMar>
              <w:left w:w="108" w:type="dxa"/>
            </w:tcMar>
          </w:tcPr>
          <w:p w:rsidR="007B78A3" w:rsidRDefault="007B78A3">
            <w:r>
              <w:t>81</w:t>
            </w:r>
          </w:p>
        </w:tc>
        <w:tc>
          <w:tcPr>
            <w:tcW w:w="1470" w:type="dxa"/>
            <w:tcBorders>
              <w:top w:val="nil"/>
            </w:tcBorders>
            <w:tcMar>
              <w:left w:w="108" w:type="dxa"/>
            </w:tcMar>
          </w:tcPr>
          <w:p w:rsidR="007B78A3" w:rsidRDefault="007B78A3">
            <w:r>
              <w:t>14/03/2016</w:t>
            </w:r>
          </w:p>
        </w:tc>
        <w:tc>
          <w:tcPr>
            <w:tcW w:w="6867" w:type="dxa"/>
            <w:tcBorders>
              <w:top w:val="nil"/>
            </w:tcBorders>
            <w:tcMar>
              <w:left w:w="108" w:type="dxa"/>
            </w:tcMar>
          </w:tcPr>
          <w:p w:rsidR="007B78A3" w:rsidRDefault="007B78A3">
            <w:r>
              <w:t>revision</w:t>
            </w:r>
          </w:p>
        </w:tc>
      </w:tr>
      <w:tr w:rsidR="007B78A3">
        <w:trPr>
          <w:trHeight w:val="572"/>
        </w:trPr>
        <w:tc>
          <w:tcPr>
            <w:tcW w:w="1140" w:type="dxa"/>
            <w:tcBorders>
              <w:top w:val="nil"/>
            </w:tcBorders>
            <w:tcMar>
              <w:left w:w="108" w:type="dxa"/>
            </w:tcMar>
          </w:tcPr>
          <w:p w:rsidR="007B78A3" w:rsidRDefault="007B78A3">
            <w:r>
              <w:t>82</w:t>
            </w:r>
          </w:p>
        </w:tc>
        <w:tc>
          <w:tcPr>
            <w:tcW w:w="1470" w:type="dxa"/>
            <w:tcBorders>
              <w:top w:val="nil"/>
            </w:tcBorders>
            <w:tcMar>
              <w:left w:w="108" w:type="dxa"/>
            </w:tcMar>
          </w:tcPr>
          <w:p w:rsidR="007B78A3" w:rsidRDefault="007B78A3">
            <w:r>
              <w:t>16/03/2016</w:t>
            </w:r>
          </w:p>
        </w:tc>
        <w:tc>
          <w:tcPr>
            <w:tcW w:w="6867" w:type="dxa"/>
            <w:tcBorders>
              <w:top w:val="nil"/>
            </w:tcBorders>
            <w:tcMar>
              <w:left w:w="108" w:type="dxa"/>
            </w:tcMar>
          </w:tcPr>
          <w:p w:rsidR="007B78A3" w:rsidRDefault="007B78A3">
            <w:r>
              <w:t>revision</w:t>
            </w:r>
          </w:p>
        </w:tc>
      </w:tr>
      <w:tr w:rsidR="007B78A3">
        <w:trPr>
          <w:trHeight w:val="572"/>
        </w:trPr>
        <w:tc>
          <w:tcPr>
            <w:tcW w:w="1140" w:type="dxa"/>
            <w:tcBorders>
              <w:top w:val="nil"/>
            </w:tcBorders>
            <w:tcMar>
              <w:left w:w="108" w:type="dxa"/>
            </w:tcMar>
          </w:tcPr>
          <w:p w:rsidR="007B78A3" w:rsidRDefault="007B78A3">
            <w:r>
              <w:t>83</w:t>
            </w:r>
          </w:p>
        </w:tc>
        <w:tc>
          <w:tcPr>
            <w:tcW w:w="1470" w:type="dxa"/>
            <w:tcBorders>
              <w:top w:val="nil"/>
            </w:tcBorders>
            <w:tcMar>
              <w:left w:w="108" w:type="dxa"/>
            </w:tcMar>
          </w:tcPr>
          <w:p w:rsidR="007B78A3" w:rsidRDefault="007B78A3">
            <w:r>
              <w:t>18/03/2016</w:t>
            </w:r>
          </w:p>
        </w:tc>
        <w:tc>
          <w:tcPr>
            <w:tcW w:w="6867" w:type="dxa"/>
            <w:tcBorders>
              <w:top w:val="nil"/>
            </w:tcBorders>
            <w:tcMar>
              <w:left w:w="108" w:type="dxa"/>
            </w:tcMar>
          </w:tcPr>
          <w:p w:rsidR="007B78A3" w:rsidRDefault="007B78A3">
            <w:r>
              <w:t>revision</w:t>
            </w:r>
          </w:p>
        </w:tc>
      </w:tr>
    </w:tbl>
    <w:p w:rsidR="007B78A3" w:rsidRDefault="007B78A3">
      <w:pPr>
        <w:tabs>
          <w:tab w:val="left" w:pos="1785"/>
        </w:tabs>
        <w:ind w:left="720"/>
      </w:pPr>
      <w:r>
        <w:tab/>
      </w:r>
    </w:p>
    <w:p w:rsidR="007B78A3" w:rsidRDefault="007B78A3">
      <w:pPr>
        <w:tabs>
          <w:tab w:val="left" w:pos="1785"/>
        </w:tabs>
        <w:ind w:left="720"/>
      </w:pPr>
    </w:p>
    <w:p w:rsidR="007B78A3" w:rsidRDefault="007B78A3">
      <w:pPr>
        <w:tabs>
          <w:tab w:val="left" w:pos="1785"/>
        </w:tabs>
        <w:ind w:left="720"/>
      </w:pPr>
    </w:p>
    <w:p w:rsidR="007B78A3" w:rsidRDefault="007B78A3">
      <w:pPr>
        <w:tabs>
          <w:tab w:val="left" w:pos="1785"/>
        </w:tabs>
        <w:ind w:left="720"/>
      </w:pPr>
      <w:r>
        <w:t xml:space="preserve">                                                                   </w:t>
      </w:r>
    </w:p>
    <w:p w:rsidR="007B78A3" w:rsidRDefault="007B78A3">
      <w:pPr>
        <w:tabs>
          <w:tab w:val="left" w:pos="1785"/>
        </w:tabs>
        <w:ind w:left="720"/>
      </w:pPr>
      <w:r>
        <w:t xml:space="preserve">                                                                            </w:t>
      </w:r>
    </w:p>
    <w:p w:rsidR="007B78A3" w:rsidRDefault="007B78A3">
      <w:pPr>
        <w:tabs>
          <w:tab w:val="left" w:pos="1785"/>
        </w:tabs>
        <w:ind w:left="720"/>
      </w:pPr>
      <w:r>
        <w:t xml:space="preserve">                                                                                            Signature of the Faculty</w:t>
      </w:r>
    </w:p>
    <w:p w:rsidR="007B78A3" w:rsidRDefault="007B78A3">
      <w:pPr>
        <w:tabs>
          <w:tab w:val="left" w:pos="1785"/>
        </w:tabs>
        <w:ind w:left="720"/>
      </w:pPr>
    </w:p>
    <w:p w:rsidR="007B78A3" w:rsidRDefault="007B78A3">
      <w:pPr>
        <w:tabs>
          <w:tab w:val="left" w:pos="1785"/>
        </w:tabs>
        <w:ind w:left="720"/>
      </w:pPr>
    </w:p>
    <w:p w:rsidR="007B78A3" w:rsidRDefault="007B78A3"/>
    <w:p w:rsidR="007B78A3" w:rsidRDefault="007B78A3"/>
    <w:p w:rsidR="007B78A3" w:rsidRDefault="007B78A3"/>
    <w:p w:rsidR="007B78A3" w:rsidRDefault="007B78A3"/>
    <w:p w:rsidR="007B78A3" w:rsidRDefault="007B78A3"/>
    <w:p w:rsidR="007B78A3" w:rsidRDefault="007B78A3"/>
    <w:p w:rsidR="007B78A3" w:rsidRDefault="007B78A3"/>
    <w:p w:rsidR="007B78A3" w:rsidRDefault="007B78A3"/>
    <w:p w:rsidR="007B78A3" w:rsidRDefault="007B78A3"/>
    <w:p w:rsidR="007B78A3" w:rsidRDefault="007B78A3"/>
    <w:p w:rsidR="007B78A3" w:rsidRDefault="007B78A3"/>
    <w:p w:rsidR="007B78A3" w:rsidRDefault="007B78A3"/>
    <w:p w:rsidR="007B78A3" w:rsidRDefault="007B78A3"/>
    <w:p w:rsidR="007B78A3" w:rsidRDefault="007B78A3" w:rsidP="00540EF4">
      <w:pPr>
        <w:jc w:val="center"/>
        <w:rPr>
          <w:b/>
          <w:bCs/>
        </w:rPr>
      </w:pPr>
      <w:r>
        <w:rPr>
          <w:b/>
          <w:bCs/>
        </w:rPr>
        <w:t>BHOJ REDDY ENGINEERING COLLEGE FOR WOMEN</w:t>
      </w:r>
    </w:p>
    <w:p w:rsidR="007B78A3" w:rsidRDefault="007B78A3" w:rsidP="00540EF4">
      <w:pPr>
        <w:jc w:val="center"/>
        <w:rPr>
          <w:b/>
          <w:bCs/>
        </w:rPr>
      </w:pPr>
      <w:r>
        <w:rPr>
          <w:b/>
          <w:bCs/>
        </w:rPr>
        <w:t>HYDERABAD</w:t>
      </w:r>
    </w:p>
    <w:p w:rsidR="007B78A3" w:rsidRDefault="007B78A3" w:rsidP="00540EF4">
      <w:pPr>
        <w:jc w:val="center"/>
        <w:rPr>
          <w:bCs/>
          <w:sz w:val="26"/>
        </w:rPr>
      </w:pPr>
      <w:r>
        <w:rPr>
          <w:bCs/>
          <w:sz w:val="26"/>
        </w:rPr>
        <w:t>Lesson Plan  for the Academic year 2015-16</w:t>
      </w:r>
    </w:p>
    <w:p w:rsidR="007B78A3" w:rsidRDefault="007B78A3">
      <w:pPr>
        <w:tabs>
          <w:tab w:val="left" w:pos="1650"/>
        </w:tabs>
        <w:rPr>
          <w:b/>
          <w:bCs/>
        </w:rPr>
      </w:pPr>
    </w:p>
    <w:p w:rsidR="007B78A3" w:rsidRDefault="007B78A3">
      <w:pPr>
        <w:rPr>
          <w:b/>
          <w:bCs/>
          <w:sz w:val="22"/>
          <w:szCs w:val="22"/>
        </w:rPr>
      </w:pPr>
      <w:r>
        <w:rPr>
          <w:b/>
          <w:bCs/>
        </w:rPr>
        <w:t>Name of the Faculty member:</w:t>
      </w:r>
      <w:r>
        <w:rPr>
          <w:rFonts w:cs="Arial"/>
          <w:b/>
          <w:bCs/>
          <w:sz w:val="22"/>
          <w:szCs w:val="22"/>
        </w:rPr>
        <w:t xml:space="preserve"> Mrs.G.DEEPTHI                  </w:t>
      </w:r>
      <w:r>
        <w:rPr>
          <w:b/>
          <w:bCs/>
        </w:rPr>
        <w:t xml:space="preserve"> Dept: </w:t>
      </w:r>
      <w:r>
        <w:rPr>
          <w:b/>
          <w:bCs/>
          <w:sz w:val="22"/>
          <w:szCs w:val="22"/>
        </w:rPr>
        <w:t>BASIC SCIENCES</w:t>
      </w:r>
    </w:p>
    <w:p w:rsidR="007B78A3" w:rsidRDefault="007B78A3">
      <w:pPr>
        <w:rPr>
          <w:b/>
          <w:bCs/>
        </w:rPr>
      </w:pPr>
      <w:r>
        <w:rPr>
          <w:b/>
          <w:bCs/>
        </w:rPr>
        <w:t>Subject: Engineering Physics  Lab                                       Branch: IT - A</w:t>
      </w:r>
    </w:p>
    <w:p w:rsidR="007B78A3" w:rsidRDefault="007B78A3">
      <w:pPr>
        <w:rPr>
          <w:b/>
          <w:bCs/>
        </w:rPr>
      </w:pPr>
      <w:r>
        <w:rPr>
          <w:b/>
          <w:bCs/>
        </w:rPr>
        <w:t>Class: I-B.Tech                                                                       No of labs per week:1</w:t>
      </w:r>
    </w:p>
    <w:p w:rsidR="007B78A3" w:rsidRDefault="007B78A3">
      <w:pPr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A0"/>
      </w:tblPr>
      <w:tblGrid>
        <w:gridCol w:w="1007"/>
        <w:gridCol w:w="1620"/>
        <w:gridCol w:w="6230"/>
      </w:tblGrid>
      <w:tr w:rsidR="007B78A3">
        <w:tc>
          <w:tcPr>
            <w:tcW w:w="1007" w:type="dxa"/>
            <w:tcMar>
              <w:left w:w="108" w:type="dxa"/>
            </w:tcMar>
          </w:tcPr>
          <w:p w:rsidR="007B78A3" w:rsidRDefault="007B78A3">
            <w:r>
              <w:t>Lab no</w:t>
            </w:r>
          </w:p>
        </w:tc>
        <w:tc>
          <w:tcPr>
            <w:tcW w:w="1620" w:type="dxa"/>
            <w:tcMar>
              <w:left w:w="108" w:type="dxa"/>
            </w:tcMar>
          </w:tcPr>
          <w:p w:rsidR="007B78A3" w:rsidRDefault="007B78A3">
            <w:r>
              <w:t>Date &amp; Month</w:t>
            </w:r>
          </w:p>
        </w:tc>
        <w:tc>
          <w:tcPr>
            <w:tcW w:w="6230" w:type="dxa"/>
            <w:tcMar>
              <w:left w:w="108" w:type="dxa"/>
            </w:tcMar>
          </w:tcPr>
          <w:p w:rsidR="007B78A3" w:rsidRDefault="007B78A3">
            <w:r>
              <w:t>Experiments to be done</w:t>
            </w:r>
          </w:p>
        </w:tc>
      </w:tr>
      <w:tr w:rsidR="007B78A3">
        <w:tc>
          <w:tcPr>
            <w:tcW w:w="1007" w:type="dxa"/>
            <w:tcMar>
              <w:left w:w="108" w:type="dxa"/>
            </w:tcMar>
          </w:tcPr>
          <w:p w:rsidR="007B78A3" w:rsidRDefault="007B78A3">
            <w:r>
              <w:t>1</w:t>
            </w:r>
          </w:p>
        </w:tc>
        <w:tc>
          <w:tcPr>
            <w:tcW w:w="1620" w:type="dxa"/>
            <w:tcMar>
              <w:left w:w="108" w:type="dxa"/>
            </w:tcMar>
          </w:tcPr>
          <w:p w:rsidR="007B78A3" w:rsidRDefault="007B78A3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22/08/2015</w:t>
            </w:r>
          </w:p>
        </w:tc>
        <w:tc>
          <w:tcPr>
            <w:tcW w:w="6230" w:type="dxa"/>
            <w:tcMar>
              <w:left w:w="108" w:type="dxa"/>
            </w:tcMar>
          </w:tcPr>
          <w:p w:rsidR="007B78A3" w:rsidRDefault="007B78A3">
            <w:r>
              <w:t>Introduction  -batch 1</w:t>
            </w:r>
          </w:p>
        </w:tc>
      </w:tr>
      <w:tr w:rsidR="007B78A3">
        <w:tc>
          <w:tcPr>
            <w:tcW w:w="1007" w:type="dxa"/>
            <w:tcMar>
              <w:left w:w="108" w:type="dxa"/>
            </w:tcMar>
          </w:tcPr>
          <w:p w:rsidR="007B78A3" w:rsidRDefault="007B78A3">
            <w:r>
              <w:t>2</w:t>
            </w:r>
          </w:p>
        </w:tc>
        <w:tc>
          <w:tcPr>
            <w:tcW w:w="1620" w:type="dxa"/>
            <w:tcMar>
              <w:left w:w="108" w:type="dxa"/>
            </w:tcMar>
          </w:tcPr>
          <w:p w:rsidR="007B78A3" w:rsidRDefault="007B78A3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29/08/2015</w:t>
            </w:r>
          </w:p>
        </w:tc>
        <w:tc>
          <w:tcPr>
            <w:tcW w:w="6230" w:type="dxa"/>
            <w:tcMar>
              <w:left w:w="108" w:type="dxa"/>
            </w:tcMar>
          </w:tcPr>
          <w:p w:rsidR="007B78A3" w:rsidRDefault="007B78A3">
            <w:r>
              <w:t>Introduction  -batch 2</w:t>
            </w:r>
          </w:p>
        </w:tc>
      </w:tr>
      <w:tr w:rsidR="007B78A3">
        <w:tc>
          <w:tcPr>
            <w:tcW w:w="1007" w:type="dxa"/>
            <w:tcMar>
              <w:left w:w="108" w:type="dxa"/>
            </w:tcMar>
          </w:tcPr>
          <w:p w:rsidR="007B78A3" w:rsidRDefault="007B78A3">
            <w:r>
              <w:t>3</w:t>
            </w:r>
          </w:p>
        </w:tc>
        <w:tc>
          <w:tcPr>
            <w:tcW w:w="1620" w:type="dxa"/>
            <w:tcMar>
              <w:left w:w="108" w:type="dxa"/>
            </w:tcMar>
          </w:tcPr>
          <w:p w:rsidR="007B78A3" w:rsidRDefault="007B78A3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05/09/2015</w:t>
            </w:r>
          </w:p>
        </w:tc>
        <w:tc>
          <w:tcPr>
            <w:tcW w:w="6230" w:type="dxa"/>
            <w:tcMar>
              <w:left w:w="108" w:type="dxa"/>
            </w:tcMar>
          </w:tcPr>
          <w:p w:rsidR="007B78A3" w:rsidRDefault="007B78A3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Cycle – I    batch - 1</w:t>
            </w:r>
          </w:p>
        </w:tc>
      </w:tr>
      <w:tr w:rsidR="007B78A3">
        <w:tc>
          <w:tcPr>
            <w:tcW w:w="1007" w:type="dxa"/>
            <w:tcMar>
              <w:left w:w="108" w:type="dxa"/>
            </w:tcMar>
          </w:tcPr>
          <w:p w:rsidR="007B78A3" w:rsidRDefault="007B78A3">
            <w:r>
              <w:t>4</w:t>
            </w:r>
          </w:p>
        </w:tc>
        <w:tc>
          <w:tcPr>
            <w:tcW w:w="1620" w:type="dxa"/>
            <w:tcMar>
              <w:left w:w="108" w:type="dxa"/>
            </w:tcMar>
          </w:tcPr>
          <w:p w:rsidR="007B78A3" w:rsidRDefault="007B78A3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12/09/2015</w:t>
            </w:r>
          </w:p>
        </w:tc>
        <w:tc>
          <w:tcPr>
            <w:tcW w:w="6230" w:type="dxa"/>
            <w:tcMar>
              <w:left w:w="108" w:type="dxa"/>
            </w:tcMar>
          </w:tcPr>
          <w:p w:rsidR="007B78A3" w:rsidRDefault="007B78A3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Cycle – I    batch  -2</w:t>
            </w:r>
          </w:p>
        </w:tc>
      </w:tr>
      <w:tr w:rsidR="007B78A3">
        <w:tc>
          <w:tcPr>
            <w:tcW w:w="1007" w:type="dxa"/>
            <w:tcMar>
              <w:left w:w="108" w:type="dxa"/>
            </w:tcMar>
          </w:tcPr>
          <w:p w:rsidR="007B78A3" w:rsidRDefault="007B78A3">
            <w:r>
              <w:t>5</w:t>
            </w:r>
          </w:p>
        </w:tc>
        <w:tc>
          <w:tcPr>
            <w:tcW w:w="1620" w:type="dxa"/>
            <w:tcMar>
              <w:left w:w="108" w:type="dxa"/>
            </w:tcMar>
          </w:tcPr>
          <w:p w:rsidR="007B78A3" w:rsidRDefault="007B78A3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19/09/2015</w:t>
            </w:r>
          </w:p>
        </w:tc>
        <w:tc>
          <w:tcPr>
            <w:tcW w:w="6230" w:type="dxa"/>
            <w:tcMar>
              <w:left w:w="108" w:type="dxa"/>
            </w:tcMar>
          </w:tcPr>
          <w:p w:rsidR="007B78A3" w:rsidRDefault="007B78A3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Cycle – I    batch  - 1</w:t>
            </w:r>
          </w:p>
        </w:tc>
      </w:tr>
      <w:tr w:rsidR="007B78A3">
        <w:tc>
          <w:tcPr>
            <w:tcW w:w="1007" w:type="dxa"/>
            <w:tcMar>
              <w:left w:w="108" w:type="dxa"/>
            </w:tcMar>
          </w:tcPr>
          <w:p w:rsidR="007B78A3" w:rsidRDefault="007B78A3">
            <w:r>
              <w:t>6</w:t>
            </w:r>
          </w:p>
        </w:tc>
        <w:tc>
          <w:tcPr>
            <w:tcW w:w="1620" w:type="dxa"/>
            <w:tcMar>
              <w:left w:w="108" w:type="dxa"/>
            </w:tcMar>
          </w:tcPr>
          <w:p w:rsidR="007B78A3" w:rsidRDefault="007B78A3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26/09/2015</w:t>
            </w:r>
          </w:p>
        </w:tc>
        <w:tc>
          <w:tcPr>
            <w:tcW w:w="6230" w:type="dxa"/>
            <w:tcMar>
              <w:left w:w="108" w:type="dxa"/>
            </w:tcMar>
          </w:tcPr>
          <w:p w:rsidR="007B78A3" w:rsidRDefault="007B78A3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Cycle – I    batch – 2</w:t>
            </w:r>
          </w:p>
        </w:tc>
      </w:tr>
      <w:tr w:rsidR="007B78A3">
        <w:tc>
          <w:tcPr>
            <w:tcW w:w="1007" w:type="dxa"/>
            <w:tcMar>
              <w:left w:w="108" w:type="dxa"/>
            </w:tcMar>
          </w:tcPr>
          <w:p w:rsidR="007B78A3" w:rsidRDefault="007B78A3">
            <w:r>
              <w:t>7</w:t>
            </w:r>
          </w:p>
        </w:tc>
        <w:tc>
          <w:tcPr>
            <w:tcW w:w="1620" w:type="dxa"/>
            <w:tcMar>
              <w:left w:w="108" w:type="dxa"/>
            </w:tcMar>
          </w:tcPr>
          <w:p w:rsidR="007B78A3" w:rsidRDefault="007B78A3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03/10/2015</w:t>
            </w:r>
          </w:p>
        </w:tc>
        <w:tc>
          <w:tcPr>
            <w:tcW w:w="6230" w:type="dxa"/>
            <w:tcMar>
              <w:left w:w="108" w:type="dxa"/>
            </w:tcMar>
          </w:tcPr>
          <w:p w:rsidR="007B78A3" w:rsidRDefault="007B78A3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Cycle – I    batch  - 1</w:t>
            </w:r>
          </w:p>
        </w:tc>
      </w:tr>
      <w:tr w:rsidR="007B78A3">
        <w:tc>
          <w:tcPr>
            <w:tcW w:w="1007" w:type="dxa"/>
            <w:tcMar>
              <w:left w:w="108" w:type="dxa"/>
            </w:tcMar>
          </w:tcPr>
          <w:p w:rsidR="007B78A3" w:rsidRDefault="007B78A3">
            <w:r>
              <w:t>8</w:t>
            </w:r>
          </w:p>
        </w:tc>
        <w:tc>
          <w:tcPr>
            <w:tcW w:w="1620" w:type="dxa"/>
            <w:tcMar>
              <w:left w:w="108" w:type="dxa"/>
            </w:tcMar>
          </w:tcPr>
          <w:p w:rsidR="007B78A3" w:rsidRDefault="007B78A3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10/10/2015</w:t>
            </w:r>
          </w:p>
        </w:tc>
        <w:tc>
          <w:tcPr>
            <w:tcW w:w="6230" w:type="dxa"/>
            <w:tcMar>
              <w:left w:w="108" w:type="dxa"/>
            </w:tcMar>
          </w:tcPr>
          <w:p w:rsidR="007B78A3" w:rsidRDefault="007B78A3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Cycle – I    batch  - 2</w:t>
            </w:r>
          </w:p>
        </w:tc>
      </w:tr>
      <w:tr w:rsidR="007B78A3">
        <w:tc>
          <w:tcPr>
            <w:tcW w:w="1007" w:type="dxa"/>
            <w:tcMar>
              <w:left w:w="108" w:type="dxa"/>
            </w:tcMar>
          </w:tcPr>
          <w:p w:rsidR="007B78A3" w:rsidRDefault="007B78A3">
            <w:r>
              <w:t>9</w:t>
            </w:r>
          </w:p>
        </w:tc>
        <w:tc>
          <w:tcPr>
            <w:tcW w:w="1620" w:type="dxa"/>
            <w:tcMar>
              <w:left w:w="108" w:type="dxa"/>
            </w:tcMar>
          </w:tcPr>
          <w:p w:rsidR="007B78A3" w:rsidRDefault="007B78A3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17/10/2015</w:t>
            </w:r>
          </w:p>
        </w:tc>
        <w:tc>
          <w:tcPr>
            <w:tcW w:w="6230" w:type="dxa"/>
            <w:tcMar>
              <w:left w:w="108" w:type="dxa"/>
            </w:tcMar>
          </w:tcPr>
          <w:p w:rsidR="007B78A3" w:rsidRDefault="007B78A3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Cycle – 1  batch - 1</w:t>
            </w:r>
          </w:p>
        </w:tc>
      </w:tr>
      <w:tr w:rsidR="007B78A3">
        <w:tc>
          <w:tcPr>
            <w:tcW w:w="1007" w:type="dxa"/>
            <w:tcMar>
              <w:left w:w="108" w:type="dxa"/>
            </w:tcMar>
          </w:tcPr>
          <w:p w:rsidR="007B78A3" w:rsidRDefault="007B78A3">
            <w:r>
              <w:t>10</w:t>
            </w:r>
          </w:p>
        </w:tc>
        <w:tc>
          <w:tcPr>
            <w:tcW w:w="1620" w:type="dxa"/>
            <w:tcMar>
              <w:left w:w="108" w:type="dxa"/>
            </w:tcMar>
          </w:tcPr>
          <w:p w:rsidR="007B78A3" w:rsidRDefault="007B78A3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31/10/2015</w:t>
            </w:r>
          </w:p>
        </w:tc>
        <w:tc>
          <w:tcPr>
            <w:tcW w:w="6230" w:type="dxa"/>
            <w:tcMar>
              <w:left w:w="108" w:type="dxa"/>
            </w:tcMar>
          </w:tcPr>
          <w:p w:rsidR="007B78A3" w:rsidRDefault="007B78A3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Cycle -1    batch - 2</w:t>
            </w:r>
          </w:p>
        </w:tc>
      </w:tr>
      <w:tr w:rsidR="007B78A3">
        <w:tc>
          <w:tcPr>
            <w:tcW w:w="1007" w:type="dxa"/>
            <w:tcMar>
              <w:left w:w="108" w:type="dxa"/>
            </w:tcMar>
          </w:tcPr>
          <w:p w:rsidR="007B78A3" w:rsidRDefault="007B78A3">
            <w:r>
              <w:t>11</w:t>
            </w:r>
          </w:p>
        </w:tc>
        <w:tc>
          <w:tcPr>
            <w:tcW w:w="1620" w:type="dxa"/>
            <w:tcMar>
              <w:left w:w="108" w:type="dxa"/>
            </w:tcMar>
          </w:tcPr>
          <w:p w:rsidR="007B78A3" w:rsidRDefault="007B78A3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07/11/2015</w:t>
            </w:r>
          </w:p>
        </w:tc>
        <w:tc>
          <w:tcPr>
            <w:tcW w:w="6230" w:type="dxa"/>
            <w:tcMar>
              <w:left w:w="108" w:type="dxa"/>
            </w:tcMar>
          </w:tcPr>
          <w:p w:rsidR="007B78A3" w:rsidRDefault="007B78A3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Cycle – II    batch -1</w:t>
            </w:r>
          </w:p>
        </w:tc>
      </w:tr>
      <w:tr w:rsidR="007B78A3">
        <w:tc>
          <w:tcPr>
            <w:tcW w:w="1007" w:type="dxa"/>
            <w:tcMar>
              <w:left w:w="108" w:type="dxa"/>
            </w:tcMar>
          </w:tcPr>
          <w:p w:rsidR="007B78A3" w:rsidRDefault="007B78A3">
            <w:r>
              <w:t>12</w:t>
            </w:r>
          </w:p>
        </w:tc>
        <w:tc>
          <w:tcPr>
            <w:tcW w:w="1620" w:type="dxa"/>
            <w:tcMar>
              <w:left w:w="108" w:type="dxa"/>
            </w:tcMar>
          </w:tcPr>
          <w:p w:rsidR="007B78A3" w:rsidRDefault="007B78A3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14/11/2015</w:t>
            </w:r>
          </w:p>
        </w:tc>
        <w:tc>
          <w:tcPr>
            <w:tcW w:w="6230" w:type="dxa"/>
            <w:tcMar>
              <w:left w:w="108" w:type="dxa"/>
            </w:tcMar>
          </w:tcPr>
          <w:p w:rsidR="007B78A3" w:rsidRDefault="007B78A3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Cycle – II   batch -2</w:t>
            </w:r>
          </w:p>
        </w:tc>
      </w:tr>
      <w:tr w:rsidR="007B78A3">
        <w:tc>
          <w:tcPr>
            <w:tcW w:w="1007" w:type="dxa"/>
            <w:tcMar>
              <w:left w:w="108" w:type="dxa"/>
            </w:tcMar>
          </w:tcPr>
          <w:p w:rsidR="007B78A3" w:rsidRDefault="007B78A3">
            <w:r>
              <w:t>13</w:t>
            </w:r>
          </w:p>
        </w:tc>
        <w:tc>
          <w:tcPr>
            <w:tcW w:w="1620" w:type="dxa"/>
            <w:tcMar>
              <w:left w:w="108" w:type="dxa"/>
            </w:tcMar>
          </w:tcPr>
          <w:p w:rsidR="007B78A3" w:rsidRDefault="007B78A3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21/11/2015</w:t>
            </w:r>
          </w:p>
        </w:tc>
        <w:tc>
          <w:tcPr>
            <w:tcW w:w="6230" w:type="dxa"/>
            <w:tcMar>
              <w:left w:w="108" w:type="dxa"/>
            </w:tcMar>
          </w:tcPr>
          <w:p w:rsidR="007B78A3" w:rsidRDefault="007B78A3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Cycle – II   batch  -1</w:t>
            </w:r>
          </w:p>
        </w:tc>
      </w:tr>
      <w:tr w:rsidR="007B78A3">
        <w:tc>
          <w:tcPr>
            <w:tcW w:w="1007" w:type="dxa"/>
            <w:tcMar>
              <w:left w:w="108" w:type="dxa"/>
            </w:tcMar>
          </w:tcPr>
          <w:p w:rsidR="007B78A3" w:rsidRDefault="007B78A3">
            <w:r>
              <w:t>14</w:t>
            </w:r>
          </w:p>
        </w:tc>
        <w:tc>
          <w:tcPr>
            <w:tcW w:w="1620" w:type="dxa"/>
            <w:tcMar>
              <w:left w:w="108" w:type="dxa"/>
            </w:tcMar>
          </w:tcPr>
          <w:p w:rsidR="007B78A3" w:rsidRDefault="007B78A3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28/11/2015</w:t>
            </w:r>
          </w:p>
        </w:tc>
        <w:tc>
          <w:tcPr>
            <w:tcW w:w="6230" w:type="dxa"/>
            <w:tcMar>
              <w:left w:w="108" w:type="dxa"/>
            </w:tcMar>
          </w:tcPr>
          <w:p w:rsidR="007B78A3" w:rsidRDefault="007B78A3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Cycle – II    batch  -2</w:t>
            </w:r>
          </w:p>
        </w:tc>
      </w:tr>
      <w:tr w:rsidR="007B78A3">
        <w:tc>
          <w:tcPr>
            <w:tcW w:w="1007" w:type="dxa"/>
            <w:tcMar>
              <w:left w:w="108" w:type="dxa"/>
            </w:tcMar>
          </w:tcPr>
          <w:p w:rsidR="007B78A3" w:rsidRDefault="007B78A3">
            <w:r>
              <w:t>15</w:t>
            </w:r>
          </w:p>
        </w:tc>
        <w:tc>
          <w:tcPr>
            <w:tcW w:w="1620" w:type="dxa"/>
            <w:tcMar>
              <w:left w:w="108" w:type="dxa"/>
            </w:tcMar>
          </w:tcPr>
          <w:p w:rsidR="007B78A3" w:rsidRDefault="007B78A3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05/12/2015</w:t>
            </w:r>
          </w:p>
        </w:tc>
        <w:tc>
          <w:tcPr>
            <w:tcW w:w="6230" w:type="dxa"/>
            <w:tcMar>
              <w:left w:w="108" w:type="dxa"/>
            </w:tcMar>
          </w:tcPr>
          <w:p w:rsidR="007B78A3" w:rsidRDefault="007B78A3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Cycle – II   batch  -1</w:t>
            </w:r>
          </w:p>
        </w:tc>
      </w:tr>
      <w:tr w:rsidR="007B78A3">
        <w:tc>
          <w:tcPr>
            <w:tcW w:w="1007" w:type="dxa"/>
            <w:tcMar>
              <w:left w:w="108" w:type="dxa"/>
            </w:tcMar>
          </w:tcPr>
          <w:p w:rsidR="007B78A3" w:rsidRDefault="007B78A3">
            <w:r>
              <w:t>16</w:t>
            </w:r>
          </w:p>
        </w:tc>
        <w:tc>
          <w:tcPr>
            <w:tcW w:w="1620" w:type="dxa"/>
            <w:tcMar>
              <w:left w:w="108" w:type="dxa"/>
            </w:tcMar>
          </w:tcPr>
          <w:p w:rsidR="007B78A3" w:rsidRDefault="007B78A3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12/12/2015</w:t>
            </w:r>
          </w:p>
        </w:tc>
        <w:tc>
          <w:tcPr>
            <w:tcW w:w="6230" w:type="dxa"/>
            <w:tcMar>
              <w:left w:w="108" w:type="dxa"/>
            </w:tcMar>
          </w:tcPr>
          <w:p w:rsidR="007B78A3" w:rsidRDefault="007B78A3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Cycle – II   batch  -2</w:t>
            </w:r>
          </w:p>
        </w:tc>
      </w:tr>
      <w:tr w:rsidR="007B78A3">
        <w:tc>
          <w:tcPr>
            <w:tcW w:w="1007" w:type="dxa"/>
            <w:tcMar>
              <w:left w:w="108" w:type="dxa"/>
            </w:tcMar>
          </w:tcPr>
          <w:p w:rsidR="007B78A3" w:rsidRDefault="007B78A3">
            <w:r>
              <w:t>17</w:t>
            </w:r>
          </w:p>
        </w:tc>
        <w:tc>
          <w:tcPr>
            <w:tcW w:w="1620" w:type="dxa"/>
            <w:tcMar>
              <w:left w:w="108" w:type="dxa"/>
            </w:tcMar>
          </w:tcPr>
          <w:p w:rsidR="007B78A3" w:rsidRDefault="007B78A3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19/12/2015</w:t>
            </w:r>
          </w:p>
        </w:tc>
        <w:tc>
          <w:tcPr>
            <w:tcW w:w="6230" w:type="dxa"/>
            <w:tcMar>
              <w:left w:w="108" w:type="dxa"/>
            </w:tcMar>
          </w:tcPr>
          <w:p w:rsidR="007B78A3" w:rsidRDefault="007B78A3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Cycle – II   batch  -1</w:t>
            </w:r>
          </w:p>
        </w:tc>
      </w:tr>
      <w:tr w:rsidR="007B78A3">
        <w:tc>
          <w:tcPr>
            <w:tcW w:w="1007" w:type="dxa"/>
            <w:tcMar>
              <w:left w:w="108" w:type="dxa"/>
            </w:tcMar>
          </w:tcPr>
          <w:p w:rsidR="007B78A3" w:rsidRDefault="007B78A3">
            <w:r>
              <w:t>18</w:t>
            </w:r>
          </w:p>
        </w:tc>
        <w:tc>
          <w:tcPr>
            <w:tcW w:w="1620" w:type="dxa"/>
            <w:tcMar>
              <w:left w:w="108" w:type="dxa"/>
            </w:tcMar>
          </w:tcPr>
          <w:p w:rsidR="007B78A3" w:rsidRDefault="007B78A3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26/12/2015</w:t>
            </w:r>
          </w:p>
        </w:tc>
        <w:tc>
          <w:tcPr>
            <w:tcW w:w="6230" w:type="dxa"/>
            <w:tcMar>
              <w:left w:w="108" w:type="dxa"/>
            </w:tcMar>
          </w:tcPr>
          <w:p w:rsidR="007B78A3" w:rsidRDefault="007B78A3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Cycle – II  batch  -2</w:t>
            </w:r>
          </w:p>
        </w:tc>
      </w:tr>
      <w:tr w:rsidR="007B78A3">
        <w:tc>
          <w:tcPr>
            <w:tcW w:w="1007" w:type="dxa"/>
            <w:tcMar>
              <w:left w:w="108" w:type="dxa"/>
            </w:tcMar>
          </w:tcPr>
          <w:p w:rsidR="007B78A3" w:rsidRDefault="007B78A3">
            <w:r>
              <w:t>19</w:t>
            </w:r>
          </w:p>
        </w:tc>
        <w:tc>
          <w:tcPr>
            <w:tcW w:w="1620" w:type="dxa"/>
            <w:tcMar>
              <w:left w:w="108" w:type="dxa"/>
            </w:tcMar>
          </w:tcPr>
          <w:p w:rsidR="007B78A3" w:rsidRDefault="007B78A3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02/01/2016</w:t>
            </w:r>
          </w:p>
        </w:tc>
        <w:tc>
          <w:tcPr>
            <w:tcW w:w="6230" w:type="dxa"/>
            <w:tcMar>
              <w:left w:w="108" w:type="dxa"/>
            </w:tcMar>
          </w:tcPr>
          <w:p w:rsidR="007B78A3" w:rsidRDefault="007B78A3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Cycle – III   batch  -1</w:t>
            </w:r>
          </w:p>
        </w:tc>
      </w:tr>
      <w:tr w:rsidR="007B78A3">
        <w:tc>
          <w:tcPr>
            <w:tcW w:w="1007" w:type="dxa"/>
            <w:tcMar>
              <w:left w:w="108" w:type="dxa"/>
            </w:tcMar>
          </w:tcPr>
          <w:p w:rsidR="007B78A3" w:rsidRDefault="007B78A3">
            <w:r>
              <w:t>20</w:t>
            </w:r>
          </w:p>
        </w:tc>
        <w:tc>
          <w:tcPr>
            <w:tcW w:w="1620" w:type="dxa"/>
            <w:tcMar>
              <w:left w:w="108" w:type="dxa"/>
            </w:tcMar>
          </w:tcPr>
          <w:p w:rsidR="007B78A3" w:rsidRDefault="007B78A3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16/01/2016</w:t>
            </w:r>
          </w:p>
        </w:tc>
        <w:tc>
          <w:tcPr>
            <w:tcW w:w="6230" w:type="dxa"/>
            <w:tcMar>
              <w:left w:w="108" w:type="dxa"/>
            </w:tcMar>
          </w:tcPr>
          <w:p w:rsidR="007B78A3" w:rsidRDefault="007B78A3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Cycle – III  batch  -2</w:t>
            </w:r>
          </w:p>
        </w:tc>
      </w:tr>
      <w:tr w:rsidR="007B78A3">
        <w:tc>
          <w:tcPr>
            <w:tcW w:w="1007" w:type="dxa"/>
            <w:tcMar>
              <w:left w:w="108" w:type="dxa"/>
            </w:tcMar>
          </w:tcPr>
          <w:p w:rsidR="007B78A3" w:rsidRDefault="007B78A3">
            <w:r>
              <w:t>21</w:t>
            </w:r>
          </w:p>
        </w:tc>
        <w:tc>
          <w:tcPr>
            <w:tcW w:w="1620" w:type="dxa"/>
            <w:tcMar>
              <w:left w:w="108" w:type="dxa"/>
            </w:tcMar>
          </w:tcPr>
          <w:p w:rsidR="007B78A3" w:rsidRDefault="007B78A3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23/01/2016</w:t>
            </w:r>
          </w:p>
        </w:tc>
        <w:tc>
          <w:tcPr>
            <w:tcW w:w="6230" w:type="dxa"/>
            <w:tcMar>
              <w:left w:w="108" w:type="dxa"/>
            </w:tcMar>
          </w:tcPr>
          <w:p w:rsidR="007B78A3" w:rsidRDefault="007B78A3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Cycle – III  batch  -1</w:t>
            </w:r>
          </w:p>
        </w:tc>
      </w:tr>
      <w:tr w:rsidR="007B78A3">
        <w:tc>
          <w:tcPr>
            <w:tcW w:w="1007" w:type="dxa"/>
            <w:tcMar>
              <w:left w:w="108" w:type="dxa"/>
            </w:tcMar>
          </w:tcPr>
          <w:p w:rsidR="007B78A3" w:rsidRDefault="007B78A3">
            <w:r>
              <w:t>22</w:t>
            </w:r>
          </w:p>
        </w:tc>
        <w:tc>
          <w:tcPr>
            <w:tcW w:w="1620" w:type="dxa"/>
            <w:tcMar>
              <w:left w:w="108" w:type="dxa"/>
            </w:tcMar>
          </w:tcPr>
          <w:p w:rsidR="007B78A3" w:rsidRDefault="007B78A3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30/01/2016</w:t>
            </w:r>
          </w:p>
        </w:tc>
        <w:tc>
          <w:tcPr>
            <w:tcW w:w="6230" w:type="dxa"/>
            <w:tcMar>
              <w:left w:w="108" w:type="dxa"/>
            </w:tcMar>
          </w:tcPr>
          <w:p w:rsidR="007B78A3" w:rsidRDefault="007B78A3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Cycle – III  batch  -2</w:t>
            </w:r>
          </w:p>
        </w:tc>
      </w:tr>
      <w:tr w:rsidR="007B78A3">
        <w:tc>
          <w:tcPr>
            <w:tcW w:w="1007" w:type="dxa"/>
            <w:tcMar>
              <w:left w:w="108" w:type="dxa"/>
            </w:tcMar>
          </w:tcPr>
          <w:p w:rsidR="007B78A3" w:rsidRDefault="007B78A3">
            <w:r>
              <w:t>23</w:t>
            </w:r>
          </w:p>
        </w:tc>
        <w:tc>
          <w:tcPr>
            <w:tcW w:w="1620" w:type="dxa"/>
            <w:tcMar>
              <w:left w:w="108" w:type="dxa"/>
            </w:tcMar>
          </w:tcPr>
          <w:p w:rsidR="007B78A3" w:rsidRDefault="007B78A3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06/02/2016</w:t>
            </w:r>
          </w:p>
        </w:tc>
        <w:tc>
          <w:tcPr>
            <w:tcW w:w="6230" w:type="dxa"/>
            <w:tcMar>
              <w:left w:w="108" w:type="dxa"/>
            </w:tcMar>
          </w:tcPr>
          <w:p w:rsidR="007B78A3" w:rsidRDefault="007B78A3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Cycle – III  batch  -1 </w:t>
            </w:r>
          </w:p>
        </w:tc>
      </w:tr>
      <w:tr w:rsidR="007B78A3">
        <w:tc>
          <w:tcPr>
            <w:tcW w:w="1007" w:type="dxa"/>
            <w:tcMar>
              <w:left w:w="108" w:type="dxa"/>
            </w:tcMar>
          </w:tcPr>
          <w:p w:rsidR="007B78A3" w:rsidRDefault="007B78A3">
            <w:r>
              <w:t>24</w:t>
            </w:r>
          </w:p>
        </w:tc>
        <w:tc>
          <w:tcPr>
            <w:tcW w:w="1620" w:type="dxa"/>
            <w:tcMar>
              <w:left w:w="108" w:type="dxa"/>
            </w:tcMar>
          </w:tcPr>
          <w:p w:rsidR="007B78A3" w:rsidRDefault="007B78A3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13/02/2016</w:t>
            </w:r>
          </w:p>
        </w:tc>
        <w:tc>
          <w:tcPr>
            <w:tcW w:w="6230" w:type="dxa"/>
            <w:tcMar>
              <w:left w:w="108" w:type="dxa"/>
            </w:tcMar>
          </w:tcPr>
          <w:p w:rsidR="007B78A3" w:rsidRDefault="007B78A3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Cycle – III  batch  - 2</w:t>
            </w:r>
          </w:p>
        </w:tc>
      </w:tr>
      <w:tr w:rsidR="007B78A3">
        <w:tc>
          <w:tcPr>
            <w:tcW w:w="1007" w:type="dxa"/>
            <w:tcMar>
              <w:left w:w="108" w:type="dxa"/>
            </w:tcMar>
          </w:tcPr>
          <w:p w:rsidR="007B78A3" w:rsidRDefault="007B78A3">
            <w:r>
              <w:t>25</w:t>
            </w:r>
          </w:p>
        </w:tc>
        <w:tc>
          <w:tcPr>
            <w:tcW w:w="1620" w:type="dxa"/>
            <w:tcMar>
              <w:left w:w="108" w:type="dxa"/>
            </w:tcMar>
          </w:tcPr>
          <w:p w:rsidR="007B78A3" w:rsidRDefault="007B78A3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20/02/2016</w:t>
            </w:r>
          </w:p>
        </w:tc>
        <w:tc>
          <w:tcPr>
            <w:tcW w:w="6230" w:type="dxa"/>
            <w:tcMar>
              <w:left w:w="108" w:type="dxa"/>
            </w:tcMar>
          </w:tcPr>
          <w:p w:rsidR="007B78A3" w:rsidRDefault="007B78A3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Cycle – III  batch  -1 </w:t>
            </w:r>
          </w:p>
        </w:tc>
      </w:tr>
      <w:tr w:rsidR="007B78A3">
        <w:tc>
          <w:tcPr>
            <w:tcW w:w="1007" w:type="dxa"/>
            <w:tcMar>
              <w:left w:w="108" w:type="dxa"/>
            </w:tcMar>
          </w:tcPr>
          <w:p w:rsidR="007B78A3" w:rsidRDefault="007B78A3">
            <w:r>
              <w:t>26</w:t>
            </w:r>
          </w:p>
        </w:tc>
        <w:tc>
          <w:tcPr>
            <w:tcW w:w="1620" w:type="dxa"/>
            <w:tcMar>
              <w:left w:w="108" w:type="dxa"/>
            </w:tcMar>
          </w:tcPr>
          <w:p w:rsidR="007B78A3" w:rsidRDefault="007B78A3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27/02/2016</w:t>
            </w:r>
          </w:p>
        </w:tc>
        <w:tc>
          <w:tcPr>
            <w:tcW w:w="6230" w:type="dxa"/>
            <w:tcMar>
              <w:left w:w="108" w:type="dxa"/>
            </w:tcMar>
          </w:tcPr>
          <w:p w:rsidR="007B78A3" w:rsidRDefault="007B78A3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Cycle – III  batch  - 2</w:t>
            </w:r>
          </w:p>
        </w:tc>
      </w:tr>
      <w:tr w:rsidR="007B78A3">
        <w:tc>
          <w:tcPr>
            <w:tcW w:w="1007" w:type="dxa"/>
            <w:tcBorders>
              <w:top w:val="nil"/>
            </w:tcBorders>
            <w:tcMar>
              <w:left w:w="108" w:type="dxa"/>
            </w:tcMar>
          </w:tcPr>
          <w:p w:rsidR="007B78A3" w:rsidRDefault="007B78A3">
            <w:r>
              <w:t>27</w:t>
            </w:r>
          </w:p>
        </w:tc>
        <w:tc>
          <w:tcPr>
            <w:tcW w:w="1620" w:type="dxa"/>
            <w:tcBorders>
              <w:top w:val="nil"/>
            </w:tcBorders>
            <w:tcMar>
              <w:left w:w="108" w:type="dxa"/>
            </w:tcMar>
          </w:tcPr>
          <w:p w:rsidR="007B78A3" w:rsidRDefault="007B78A3">
            <w:r>
              <w:t>05/03/2016</w:t>
            </w:r>
          </w:p>
        </w:tc>
        <w:tc>
          <w:tcPr>
            <w:tcW w:w="6230" w:type="dxa"/>
            <w:tcBorders>
              <w:top w:val="nil"/>
            </w:tcBorders>
            <w:tcMar>
              <w:left w:w="108" w:type="dxa"/>
            </w:tcMar>
          </w:tcPr>
          <w:p w:rsidR="007B78A3" w:rsidRDefault="007B78A3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Revision</w:t>
            </w:r>
          </w:p>
        </w:tc>
      </w:tr>
      <w:tr w:rsidR="007B78A3">
        <w:tc>
          <w:tcPr>
            <w:tcW w:w="1007" w:type="dxa"/>
            <w:tcBorders>
              <w:top w:val="nil"/>
            </w:tcBorders>
            <w:tcMar>
              <w:left w:w="108" w:type="dxa"/>
            </w:tcMar>
          </w:tcPr>
          <w:p w:rsidR="007B78A3" w:rsidRDefault="007B78A3">
            <w:r>
              <w:t>28</w:t>
            </w:r>
          </w:p>
        </w:tc>
        <w:tc>
          <w:tcPr>
            <w:tcW w:w="1620" w:type="dxa"/>
            <w:tcBorders>
              <w:top w:val="nil"/>
            </w:tcBorders>
            <w:tcMar>
              <w:left w:w="108" w:type="dxa"/>
            </w:tcMar>
          </w:tcPr>
          <w:p w:rsidR="007B78A3" w:rsidRDefault="007B78A3">
            <w:r>
              <w:t>12/03/2016</w:t>
            </w:r>
          </w:p>
        </w:tc>
        <w:tc>
          <w:tcPr>
            <w:tcW w:w="6230" w:type="dxa"/>
            <w:tcBorders>
              <w:top w:val="nil"/>
            </w:tcBorders>
            <w:tcMar>
              <w:left w:w="108" w:type="dxa"/>
            </w:tcMar>
          </w:tcPr>
          <w:p w:rsidR="007B78A3" w:rsidRDefault="007B78A3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Revision</w:t>
            </w:r>
          </w:p>
        </w:tc>
      </w:tr>
      <w:tr w:rsidR="007B78A3">
        <w:tc>
          <w:tcPr>
            <w:tcW w:w="1007" w:type="dxa"/>
            <w:tcBorders>
              <w:top w:val="nil"/>
            </w:tcBorders>
            <w:tcMar>
              <w:left w:w="108" w:type="dxa"/>
            </w:tcMar>
          </w:tcPr>
          <w:p w:rsidR="007B78A3" w:rsidRDefault="007B78A3">
            <w:r>
              <w:t>29</w:t>
            </w:r>
          </w:p>
        </w:tc>
        <w:tc>
          <w:tcPr>
            <w:tcW w:w="1620" w:type="dxa"/>
            <w:tcBorders>
              <w:top w:val="nil"/>
            </w:tcBorders>
            <w:tcMar>
              <w:left w:w="108" w:type="dxa"/>
            </w:tcMar>
          </w:tcPr>
          <w:p w:rsidR="007B78A3" w:rsidRDefault="007B78A3">
            <w:r>
              <w:t>19/03/2016</w:t>
            </w:r>
          </w:p>
        </w:tc>
        <w:tc>
          <w:tcPr>
            <w:tcW w:w="6230" w:type="dxa"/>
            <w:tcBorders>
              <w:top w:val="nil"/>
            </w:tcBorders>
            <w:tcMar>
              <w:left w:w="108" w:type="dxa"/>
            </w:tcMar>
          </w:tcPr>
          <w:p w:rsidR="007B78A3" w:rsidRDefault="007B78A3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INTERNAL LAB EXAM</w:t>
            </w:r>
          </w:p>
        </w:tc>
      </w:tr>
    </w:tbl>
    <w:p w:rsidR="007B78A3" w:rsidRDefault="007B78A3">
      <w:pPr>
        <w:spacing w:beforeAutospacing="1" w:afterAutospacing="1"/>
        <w:rPr>
          <w:rFonts w:ascii="Arial" w:eastAsia="MS Mincho" w:hAnsi="Arial" w:cs="Arial"/>
          <w:b/>
          <w:bCs/>
          <w:sz w:val="20"/>
          <w:szCs w:val="20"/>
          <w:lang w:eastAsia="ja-JP"/>
        </w:rPr>
      </w:pPr>
    </w:p>
    <w:p w:rsidR="007B78A3" w:rsidRDefault="007B78A3">
      <w:pPr>
        <w:spacing w:beforeAutospacing="1" w:afterAutospacing="1"/>
        <w:rPr>
          <w:rFonts w:ascii="Arial" w:eastAsia="MS Mincho" w:hAnsi="Arial" w:cs="Arial"/>
          <w:b/>
          <w:bCs/>
          <w:sz w:val="20"/>
          <w:szCs w:val="20"/>
          <w:lang w:eastAsia="ja-JP"/>
        </w:rPr>
      </w:pPr>
    </w:p>
    <w:p w:rsidR="007B78A3" w:rsidRDefault="007B78A3">
      <w:pPr>
        <w:spacing w:beforeAutospacing="1" w:afterAutospacing="1"/>
        <w:rPr>
          <w:rFonts w:ascii="Arial" w:eastAsia="MS Mincho" w:hAnsi="Arial" w:cs="Arial"/>
          <w:b/>
          <w:bCs/>
          <w:sz w:val="20"/>
          <w:szCs w:val="20"/>
          <w:lang w:eastAsia="ja-JP"/>
        </w:rPr>
      </w:pPr>
    </w:p>
    <w:p w:rsidR="007B78A3" w:rsidRDefault="007B78A3">
      <w:pPr>
        <w:spacing w:beforeAutospacing="1" w:afterAutospacing="1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                                Signature of the Faculty</w:t>
      </w:r>
    </w:p>
    <w:p w:rsidR="007B78A3" w:rsidRDefault="007B78A3">
      <w:pPr>
        <w:spacing w:beforeAutospacing="1" w:afterAutospacing="1"/>
        <w:rPr>
          <w:rFonts w:ascii="Arial" w:hAnsi="Arial" w:cs="Arial"/>
          <w:b/>
          <w:bCs/>
          <w:sz w:val="20"/>
          <w:szCs w:val="20"/>
        </w:rPr>
      </w:pPr>
    </w:p>
    <w:p w:rsidR="007B78A3" w:rsidRDefault="007B78A3"/>
    <w:p w:rsidR="007B78A3" w:rsidRDefault="007B78A3"/>
    <w:p w:rsidR="007B78A3" w:rsidRDefault="007B78A3"/>
    <w:p w:rsidR="007B78A3" w:rsidRDefault="007B78A3"/>
    <w:p w:rsidR="007B78A3" w:rsidRDefault="007B78A3"/>
    <w:p w:rsidR="007B78A3" w:rsidRDefault="007B78A3"/>
    <w:p w:rsidR="007B78A3" w:rsidRDefault="007B78A3">
      <w:r>
        <w:t xml:space="preserve">                           BHOJ REDDY ENGINEERING COLLEGE FOR WOMEN</w:t>
      </w:r>
    </w:p>
    <w:p w:rsidR="007B78A3" w:rsidRDefault="007B78A3"/>
    <w:p w:rsidR="007B78A3" w:rsidRDefault="007B78A3">
      <w:r>
        <w:t xml:space="preserve">                                                   ENGINEERING PHYSICS LAB</w:t>
      </w:r>
    </w:p>
    <w:p w:rsidR="007B78A3" w:rsidRDefault="007B78A3"/>
    <w:p w:rsidR="007B78A3" w:rsidRDefault="007B78A3"/>
    <w:p w:rsidR="007B78A3" w:rsidRDefault="007B78A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LIST OF EXPERIMENTS</w:t>
      </w:r>
    </w:p>
    <w:p w:rsidR="007B78A3" w:rsidRDefault="007B78A3"/>
    <w:p w:rsidR="007B78A3" w:rsidRDefault="007B78A3"/>
    <w:p w:rsidR="007B78A3" w:rsidRDefault="007B78A3">
      <w:r>
        <w:t>CYCLE – 1:</w:t>
      </w:r>
    </w:p>
    <w:p w:rsidR="007B78A3" w:rsidRDefault="007B78A3">
      <w:r>
        <w:t xml:space="preserve">  </w:t>
      </w:r>
    </w:p>
    <w:p w:rsidR="007B78A3" w:rsidRDefault="007B78A3">
      <w:r>
        <w:t>1.   Dispersive power of the material of a prism – Spectrometer</w:t>
      </w:r>
    </w:p>
    <w:p w:rsidR="007B78A3" w:rsidRDefault="007B78A3"/>
    <w:p w:rsidR="007B78A3" w:rsidRDefault="007B78A3">
      <w:r>
        <w:t>2.   Time constant of an R-C circuit</w:t>
      </w:r>
    </w:p>
    <w:p w:rsidR="007B78A3" w:rsidRDefault="007B78A3"/>
    <w:p w:rsidR="007B78A3" w:rsidRDefault="007B78A3">
      <w:r>
        <w:t>3.   Torsional pendulum</w:t>
      </w:r>
    </w:p>
    <w:p w:rsidR="007B78A3" w:rsidRDefault="007B78A3"/>
    <w:p w:rsidR="007B78A3" w:rsidRDefault="007B78A3">
      <w:r>
        <w:t>4.   Melde’s experiment – Transverse and longitudinal modes</w:t>
      </w:r>
    </w:p>
    <w:p w:rsidR="007B78A3" w:rsidRDefault="007B78A3"/>
    <w:p w:rsidR="007B78A3" w:rsidRDefault="007B78A3"/>
    <w:p w:rsidR="007B78A3" w:rsidRDefault="007B78A3">
      <w:r>
        <w:t>CYCLE -2:</w:t>
      </w:r>
    </w:p>
    <w:p w:rsidR="007B78A3" w:rsidRDefault="007B78A3"/>
    <w:p w:rsidR="007B78A3" w:rsidRDefault="007B78A3">
      <w:r>
        <w:t>5.   Study the characteristics of LED and LASER sources</w:t>
      </w:r>
    </w:p>
    <w:p w:rsidR="007B78A3" w:rsidRDefault="007B78A3"/>
    <w:p w:rsidR="007B78A3" w:rsidRDefault="007B78A3">
      <w:r>
        <w:t>6.   Newton’s Rings – Radius of curvature of plano convex lens.</w:t>
      </w:r>
    </w:p>
    <w:p w:rsidR="007B78A3" w:rsidRDefault="007B78A3"/>
    <w:p w:rsidR="007B78A3" w:rsidRDefault="007B78A3">
      <w:r>
        <w:t>7.   L-C-R circuit.</w:t>
      </w:r>
    </w:p>
    <w:p w:rsidR="007B78A3" w:rsidRDefault="007B78A3"/>
    <w:p w:rsidR="007B78A3" w:rsidRDefault="007B78A3">
      <w:r>
        <w:t>8.   Magnetic field along the axis of current carrying coil – Stewart and method.</w:t>
      </w:r>
    </w:p>
    <w:p w:rsidR="007B78A3" w:rsidRDefault="007B78A3"/>
    <w:p w:rsidR="007B78A3" w:rsidRDefault="007B78A3"/>
    <w:p w:rsidR="007B78A3" w:rsidRDefault="007B78A3">
      <w:r>
        <w:t>CYCLE – 3</w:t>
      </w:r>
    </w:p>
    <w:p w:rsidR="007B78A3" w:rsidRDefault="007B78A3"/>
    <w:p w:rsidR="007B78A3" w:rsidRDefault="007B78A3">
      <w:r>
        <w:t>9.   Bending losses of  fibres &amp; Evaluation of numerical aperture of a given optical fibre.</w:t>
      </w:r>
    </w:p>
    <w:p w:rsidR="007B78A3" w:rsidRDefault="007B78A3"/>
    <w:p w:rsidR="007B78A3" w:rsidRDefault="007B78A3">
      <w:r>
        <w:t>10.  Energy gap of a material of p-n junction.</w:t>
      </w:r>
    </w:p>
    <w:p w:rsidR="007B78A3" w:rsidRDefault="007B78A3"/>
    <w:p w:rsidR="007B78A3" w:rsidRDefault="007B78A3">
      <w:r>
        <w:t>11.  Characteristics of a solar cell.</w:t>
      </w:r>
    </w:p>
    <w:p w:rsidR="007B78A3" w:rsidRDefault="007B78A3"/>
    <w:p w:rsidR="007B78A3" w:rsidRDefault="007B78A3"/>
    <w:p w:rsidR="007B78A3" w:rsidRDefault="007B78A3"/>
    <w:p w:rsidR="007B78A3" w:rsidRDefault="007B78A3"/>
    <w:p w:rsidR="007B78A3" w:rsidRDefault="007B78A3"/>
    <w:p w:rsidR="007B78A3" w:rsidRDefault="007B78A3">
      <w:r>
        <w:t xml:space="preserve">                                 </w:t>
      </w:r>
    </w:p>
    <w:p w:rsidR="007B78A3" w:rsidRDefault="007B78A3"/>
    <w:sectPr w:rsidR="007B78A3" w:rsidSect="00BF7C6A">
      <w:headerReference w:type="default" r:id="rId6"/>
      <w:pgSz w:w="12240" w:h="15840"/>
      <w:pgMar w:top="777" w:right="1440" w:bottom="540" w:left="1440" w:header="720" w:footer="0" w:gutter="0"/>
      <w:cols w:space="720"/>
      <w:formProt w:val="0"/>
      <w:docGrid w:linePitch="360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78A3" w:rsidRDefault="007B78A3" w:rsidP="00BF7C6A">
      <w:r>
        <w:separator/>
      </w:r>
    </w:p>
  </w:endnote>
  <w:endnote w:type="continuationSeparator" w:id="0">
    <w:p w:rsidR="007B78A3" w:rsidRDefault="007B78A3" w:rsidP="00BF7C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Liberation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reeSan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?l?r ??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78A3" w:rsidRDefault="007B78A3" w:rsidP="00BF7C6A">
      <w:r>
        <w:separator/>
      </w:r>
    </w:p>
  </w:footnote>
  <w:footnote w:type="continuationSeparator" w:id="0">
    <w:p w:rsidR="007B78A3" w:rsidRDefault="007B78A3" w:rsidP="00BF7C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78A3" w:rsidRDefault="007B78A3">
    <w:pPr>
      <w:pStyle w:val="Header"/>
    </w:pPr>
    <w: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7C6A"/>
    <w:rsid w:val="00451927"/>
    <w:rsid w:val="00540EF4"/>
    <w:rsid w:val="00776B92"/>
    <w:rsid w:val="007B78A3"/>
    <w:rsid w:val="00991729"/>
    <w:rsid w:val="00BF7C6A"/>
    <w:rsid w:val="00C764FB"/>
    <w:rsid w:val="00C77D4C"/>
    <w:rsid w:val="00CD6138"/>
    <w:rsid w:val="00DB65BE"/>
    <w:rsid w:val="00FE03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03E5"/>
    <w:pPr>
      <w:suppressAutoHyphens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link w:val="Header"/>
    <w:uiPriority w:val="99"/>
    <w:locked/>
    <w:rsid w:val="00FE03E5"/>
    <w:rPr>
      <w:rFonts w:ascii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semiHidden/>
    <w:locked/>
    <w:rsid w:val="00FE03E5"/>
    <w:rPr>
      <w:rFonts w:ascii="Times New Roman" w:hAnsi="Times New Roman" w:cs="Times New Roman"/>
      <w:sz w:val="24"/>
      <w:szCs w:val="24"/>
      <w:lang w:val="en-US"/>
    </w:rPr>
  </w:style>
  <w:style w:type="paragraph" w:customStyle="1" w:styleId="Heading">
    <w:name w:val="Heading"/>
    <w:basedOn w:val="Normal"/>
    <w:next w:val="TextBody"/>
    <w:uiPriority w:val="99"/>
    <w:rsid w:val="00BF7C6A"/>
    <w:pPr>
      <w:keepNext/>
      <w:spacing w:before="240" w:after="120"/>
    </w:pPr>
    <w:rPr>
      <w:rFonts w:ascii="Liberation Sans" w:eastAsia="Calibri" w:hAnsi="Liberation Sans" w:cs="FreeSans"/>
      <w:sz w:val="28"/>
      <w:szCs w:val="28"/>
    </w:rPr>
  </w:style>
  <w:style w:type="paragraph" w:customStyle="1" w:styleId="TextBody">
    <w:name w:val="Text Body"/>
    <w:basedOn w:val="Normal"/>
    <w:uiPriority w:val="99"/>
    <w:rsid w:val="00BF7C6A"/>
    <w:pPr>
      <w:spacing w:after="140" w:line="288" w:lineRule="auto"/>
    </w:pPr>
  </w:style>
  <w:style w:type="paragraph" w:styleId="List">
    <w:name w:val="List"/>
    <w:basedOn w:val="TextBody"/>
    <w:uiPriority w:val="99"/>
    <w:rsid w:val="00BF7C6A"/>
    <w:rPr>
      <w:rFonts w:cs="FreeSans"/>
    </w:rPr>
  </w:style>
  <w:style w:type="paragraph" w:styleId="Caption">
    <w:name w:val="caption"/>
    <w:basedOn w:val="Normal"/>
    <w:uiPriority w:val="99"/>
    <w:qFormat/>
    <w:rsid w:val="00BF7C6A"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Normal"/>
    <w:uiPriority w:val="99"/>
    <w:rsid w:val="00BF7C6A"/>
    <w:pPr>
      <w:suppressLineNumbers/>
    </w:pPr>
    <w:rPr>
      <w:rFonts w:cs="FreeSans"/>
    </w:rPr>
  </w:style>
  <w:style w:type="paragraph" w:styleId="Header">
    <w:name w:val="header"/>
    <w:basedOn w:val="Normal"/>
    <w:link w:val="HeaderChar1"/>
    <w:uiPriority w:val="99"/>
    <w:rsid w:val="00FE03E5"/>
    <w:pPr>
      <w:tabs>
        <w:tab w:val="center" w:pos="4513"/>
        <w:tab w:val="right" w:pos="9026"/>
      </w:tabs>
    </w:pPr>
  </w:style>
  <w:style w:type="character" w:customStyle="1" w:styleId="HeaderChar1">
    <w:name w:val="Header Char1"/>
    <w:basedOn w:val="DefaultParagraphFont"/>
    <w:link w:val="Header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1"/>
    <w:uiPriority w:val="99"/>
    <w:semiHidden/>
    <w:rsid w:val="00FE03E5"/>
    <w:pPr>
      <w:tabs>
        <w:tab w:val="center" w:pos="4513"/>
        <w:tab w:val="right" w:pos="9026"/>
      </w:tabs>
    </w:pPr>
  </w:style>
  <w:style w:type="character" w:customStyle="1" w:styleId="FooterChar1">
    <w:name w:val="Footer Char1"/>
    <w:basedOn w:val="DefaultParagraphFont"/>
    <w:link w:val="Footer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customStyle="1" w:styleId="TableContents">
    <w:name w:val="Table Contents"/>
    <w:basedOn w:val="Normal"/>
    <w:uiPriority w:val="99"/>
    <w:rsid w:val="00BF7C6A"/>
  </w:style>
  <w:style w:type="paragraph" w:customStyle="1" w:styleId="TableHeading">
    <w:name w:val="Table Heading"/>
    <w:basedOn w:val="TableContents"/>
    <w:uiPriority w:val="99"/>
    <w:rsid w:val="00BF7C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95</TotalTime>
  <Pages>5</Pages>
  <Words>1308</Words>
  <Characters>7458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BHOJ REDDY ENGINEERING COLLEGE FOR WOMEN, HYDERABAD</dc:title>
  <dc:subject/>
  <dc:creator>Ravi Kumar</dc:creator>
  <cp:keywords/>
  <dc:description/>
  <cp:lastModifiedBy>GBH-HOD</cp:lastModifiedBy>
  <cp:revision>54</cp:revision>
  <cp:lastPrinted>2014-09-27T06:40:00Z</cp:lastPrinted>
  <dcterms:created xsi:type="dcterms:W3CDTF">2014-09-24T08:06:00Z</dcterms:created>
  <dcterms:modified xsi:type="dcterms:W3CDTF">2015-08-12T05:23:00Z</dcterms:modified>
</cp:coreProperties>
</file>